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576983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Аргат-Юльская средняя общеобразовательная школа</w:t>
      </w:r>
    </w:p>
    <w:p w:rsidR="00576983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 Первомайского района</w:t>
      </w: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(МАОУ Аргат-Юльская СОШ)                       </w:t>
      </w: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576983" w:rsidRPr="007C227E" w:rsidTr="00617816">
        <w:trPr>
          <w:trHeight w:val="1592"/>
        </w:trPr>
        <w:tc>
          <w:tcPr>
            <w:tcW w:w="5353" w:type="dxa"/>
          </w:tcPr>
          <w:p w:rsidR="00576983" w:rsidRPr="00D46549" w:rsidRDefault="00576983" w:rsidP="00330E3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Рассмотрено на педагогическом совете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от 26.08.2024 протокол №12</w:t>
            </w:r>
          </w:p>
          <w:p w:rsidR="00576983" w:rsidRPr="00D46549" w:rsidRDefault="00576983" w:rsidP="00330E3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576983" w:rsidRPr="00D46549" w:rsidRDefault="00576983" w:rsidP="00330E3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576983" w:rsidRPr="00D46549" w:rsidRDefault="00576983" w:rsidP="00330E3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>_________/Суслопарова М.Г./</w:t>
            </w:r>
          </w:p>
          <w:p w:rsidR="00576983" w:rsidRPr="00D46549" w:rsidRDefault="00576983" w:rsidP="00330E3F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D46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Приказ №</w:t>
            </w: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Pr="00D46549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46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</w:tr>
    </w:tbl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  <w:r w:rsidRPr="002920EC">
        <w:rPr>
          <w:rFonts w:ascii="Times New Roman" w:hAnsi="Times New Roman"/>
          <w:bCs/>
          <w:spacing w:val="-1"/>
          <w:sz w:val="24"/>
          <w:szCs w:val="24"/>
          <w:lang w:eastAsia="ru-RU"/>
        </w:rPr>
        <w:t xml:space="preserve">                   </w:t>
      </w: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2920EC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D4654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РАБОЧАЯ ПРОГРАММА</w:t>
      </w: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учебного</w:t>
      </w:r>
      <w:r w:rsidRPr="00D4654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предмета</w:t>
      </w: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«Русский</w:t>
      </w:r>
      <w:r w:rsidRPr="00D4654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язык»</w:t>
      </w: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-58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для 3 класса начального общего образования</w:t>
      </w:r>
      <w:r w:rsidRPr="00D46549">
        <w:rPr>
          <w:rFonts w:ascii="Times New Roman" w:hAnsi="Times New Roman"/>
          <w:spacing w:val="-58"/>
          <w:sz w:val="24"/>
          <w:szCs w:val="24"/>
        </w:rPr>
        <w:t xml:space="preserve"> </w:t>
      </w: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4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на</w:t>
      </w:r>
      <w:r w:rsidRPr="00D46549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2024</w:t>
      </w:r>
      <w:r w:rsidRPr="00D46549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5</w:t>
      </w:r>
      <w:r w:rsidRPr="00D46549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учебный год</w:t>
      </w: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Составитель:</w:t>
      </w:r>
      <w:r w:rsidRPr="00D46549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Даровских Светлана Леонидовна,</w:t>
      </w:r>
    </w:p>
    <w:p w:rsidR="00576983" w:rsidRPr="00D46549" w:rsidRDefault="00576983" w:rsidP="00330E3F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D465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</w:t>
      </w:r>
      <w:r w:rsidRPr="00D46549">
        <w:rPr>
          <w:rFonts w:ascii="Times New Roman" w:hAnsi="Times New Roman"/>
          <w:sz w:val="24"/>
          <w:szCs w:val="24"/>
        </w:rPr>
        <w:t>учитель</w:t>
      </w:r>
      <w:r w:rsidRPr="00D4654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начальных</w:t>
      </w:r>
      <w:r w:rsidRPr="00D46549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46549">
        <w:rPr>
          <w:rFonts w:ascii="Times New Roman" w:hAnsi="Times New Roman"/>
          <w:sz w:val="24"/>
          <w:szCs w:val="24"/>
        </w:rPr>
        <w:t>классов</w:t>
      </w:r>
    </w:p>
    <w:p w:rsidR="00576983" w:rsidRPr="00D46549" w:rsidRDefault="00576983" w:rsidP="00330E3F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D465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                            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</w:t>
      </w:r>
      <w:r w:rsidRPr="00D465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высшей квалификационной категории</w:t>
      </w:r>
      <w:r w:rsidRPr="00D465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</w: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D465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п. Аргат-Юл</w:t>
      </w:r>
    </w:p>
    <w:p w:rsidR="00576983" w:rsidRDefault="00576983" w:rsidP="00330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>2024 г</w:t>
        </w:r>
      </w:smartTag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</w:t>
      </w:r>
    </w:p>
    <w:p w:rsidR="00576983" w:rsidRDefault="00576983" w:rsidP="00330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</w:p>
    <w:p w:rsidR="00576983" w:rsidRPr="00D46549" w:rsidRDefault="00576983" w:rsidP="00330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D4654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</w:t>
      </w:r>
      <w:r w:rsidRPr="00D46549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46549">
        <w:rPr>
          <w:rFonts w:ascii="Times New Roman" w:hAnsi="Times New Roman"/>
          <w:b/>
          <w:color w:val="000000"/>
          <w:sz w:val="24"/>
          <w:szCs w:val="24"/>
        </w:rPr>
        <w:t>«РУССКИЙ ЯЗЫК»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576983" w:rsidRPr="00BA2DA4" w:rsidRDefault="00576983" w:rsidP="00330E3F">
      <w:pPr>
        <w:spacing w:after="0" w:line="240" w:lineRule="auto"/>
        <w:ind w:firstLine="600"/>
        <w:rPr>
          <w:rFonts w:ascii="Times New Roman" w:hAnsi="Times New Roman"/>
          <w:color w:val="000000"/>
          <w:sz w:val="24"/>
          <w:szCs w:val="24"/>
        </w:rPr>
      </w:pPr>
      <w:r w:rsidRPr="00E90F7C"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0F7C">
        <w:rPr>
          <w:rFonts w:ascii="Times New Roman" w:hAnsi="Times New Roman"/>
          <w:color w:val="000000"/>
          <w:sz w:val="24"/>
          <w:szCs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</w:t>
      </w:r>
      <w:r>
        <w:rPr>
          <w:rFonts w:ascii="Times New Roman" w:hAnsi="Times New Roman"/>
          <w:color w:val="000000"/>
          <w:sz w:val="24"/>
          <w:szCs w:val="24"/>
        </w:rPr>
        <w:t>пись</w:t>
      </w:r>
      <w:r w:rsidRPr="00D46549">
        <w:rPr>
          <w:rFonts w:ascii="Times New Roman" w:hAnsi="Times New Roman"/>
          <w:color w:val="000000"/>
          <w:sz w:val="24"/>
          <w:szCs w:val="24"/>
        </w:rPr>
        <w:t>менной речи как показателя общей культуры человека;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 w:rsidRPr="00D46549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46549">
        <w:rPr>
          <w:rFonts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ind w:left="180" w:hanging="18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D46549">
        <w:rPr>
          <w:rFonts w:ascii="Times New Roman" w:hAnsi="Times New Roman"/>
          <w:b/>
          <w:sz w:val="24"/>
          <w:szCs w:val="24"/>
        </w:rPr>
        <w:t>Общее число часов,</w:t>
      </w:r>
      <w:r w:rsidRPr="00D46549">
        <w:rPr>
          <w:rFonts w:ascii="Times New Roman" w:hAnsi="Times New Roman"/>
          <w:sz w:val="24"/>
          <w:szCs w:val="24"/>
        </w:rPr>
        <w:t xml:space="preserve"> отведённых на изучение «</w:t>
      </w:r>
      <w:r w:rsidRPr="00D46549">
        <w:rPr>
          <w:rFonts w:ascii="Times New Roman" w:hAnsi="Times New Roman"/>
          <w:b/>
          <w:sz w:val="24"/>
          <w:szCs w:val="24"/>
        </w:rPr>
        <w:t xml:space="preserve">Русского языка» </w:t>
      </w:r>
      <w:r w:rsidRPr="00D46549">
        <w:rPr>
          <w:rFonts w:ascii="Times New Roman" w:hAnsi="Times New Roman"/>
          <w:sz w:val="24"/>
          <w:szCs w:val="24"/>
        </w:rPr>
        <w:t>(5 часов в неделю): в 3 классе — 170 ч.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СОДЕРЖАНИЕ ОБУЧЕНИЯ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Повторение: лексическое значение слова.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Состав слова (морфемика)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  <w:r w:rsidRPr="00D46549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 w:rsidRPr="00D46549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D46549">
        <w:rPr>
          <w:rFonts w:ascii="Times New Roman" w:hAnsi="Times New Roman"/>
          <w:color w:val="000000"/>
          <w:sz w:val="24"/>
          <w:szCs w:val="24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Части речи.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r w:rsidRPr="00D46549">
        <w:rPr>
          <w:rFonts w:ascii="Times New Roman" w:hAnsi="Times New Roman"/>
          <w:i/>
          <w:color w:val="000000"/>
          <w:sz w:val="24"/>
          <w:szCs w:val="24"/>
        </w:rPr>
        <w:t>ий, -ов, -ин</w:t>
      </w:r>
      <w:r w:rsidRPr="00D46549">
        <w:rPr>
          <w:rFonts w:ascii="Times New Roman" w:hAnsi="Times New Roman"/>
          <w:color w:val="000000"/>
          <w:sz w:val="24"/>
          <w:szCs w:val="24"/>
        </w:rPr>
        <w:t>). Склонение имён прилагательных.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76983" w:rsidRPr="00330E3F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Частица </w:t>
      </w:r>
      <w:r w:rsidRPr="00D46549">
        <w:rPr>
          <w:rFonts w:ascii="Times New Roman" w:hAnsi="Times New Roman"/>
          <w:i/>
          <w:color w:val="000000"/>
          <w:sz w:val="24"/>
          <w:szCs w:val="24"/>
        </w:rPr>
        <w:t>не</w:t>
      </w:r>
      <w:r w:rsidRPr="00D46549">
        <w:rPr>
          <w:rFonts w:ascii="Times New Roman" w:hAnsi="Times New Roman"/>
          <w:color w:val="000000"/>
          <w:sz w:val="24"/>
          <w:szCs w:val="24"/>
        </w:rPr>
        <w:t>, её значение.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576983" w:rsidRDefault="00576983" w:rsidP="00330E3F">
      <w:pPr>
        <w:spacing w:after="0" w:line="240" w:lineRule="auto"/>
        <w:ind w:firstLine="600"/>
        <w:rPr>
          <w:rFonts w:ascii="Times New Roman" w:hAnsi="Times New Roman"/>
          <w:color w:val="000000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D46549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D46549">
        <w:rPr>
          <w:rFonts w:ascii="Times New Roman" w:hAnsi="Times New Roman"/>
          <w:color w:val="000000"/>
          <w:sz w:val="24"/>
          <w:szCs w:val="24"/>
        </w:rPr>
        <w:t xml:space="preserve"> подлежащее и сказуемое. Второстепенные члены предложения (без деления на виды). 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Предложения распространённые и нераспространённые.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Наблюдение за однородными членами предложения с союзами </w:t>
      </w:r>
      <w:r w:rsidRPr="00D46549">
        <w:rPr>
          <w:rFonts w:ascii="Times New Roman" w:hAnsi="Times New Roman"/>
          <w:i/>
          <w:color w:val="000000"/>
          <w:sz w:val="24"/>
          <w:szCs w:val="24"/>
        </w:rPr>
        <w:t>и, а, но</w:t>
      </w:r>
      <w:r w:rsidRPr="00D46549">
        <w:rPr>
          <w:rFonts w:ascii="Times New Roman" w:hAnsi="Times New Roman"/>
          <w:color w:val="000000"/>
          <w:sz w:val="24"/>
          <w:szCs w:val="24"/>
        </w:rPr>
        <w:t xml:space="preserve"> и без союзов.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разделительный твёрдый знак;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непроизносимые согласные в корне слова;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раздельное написание частицы </w:t>
      </w:r>
      <w:r w:rsidRPr="00D46549">
        <w:rPr>
          <w:rFonts w:ascii="Times New Roman" w:hAnsi="Times New Roman"/>
          <w:i/>
          <w:color w:val="000000"/>
          <w:sz w:val="24"/>
          <w:szCs w:val="24"/>
        </w:rPr>
        <w:t xml:space="preserve">не </w:t>
      </w:r>
      <w:r w:rsidRPr="00D46549">
        <w:rPr>
          <w:rFonts w:ascii="Times New Roman" w:hAnsi="Times New Roman"/>
          <w:color w:val="000000"/>
          <w:sz w:val="24"/>
          <w:szCs w:val="24"/>
        </w:rPr>
        <w:t>с глаголами.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D46549">
        <w:rPr>
          <w:rFonts w:ascii="Times New Roman" w:hAnsi="Times New Roman"/>
          <w:i/>
          <w:color w:val="000000"/>
          <w:sz w:val="24"/>
          <w:szCs w:val="24"/>
        </w:rPr>
        <w:t>и, а, но</w:t>
      </w:r>
      <w:r w:rsidRPr="00D46549">
        <w:rPr>
          <w:rFonts w:ascii="Times New Roman" w:hAnsi="Times New Roman"/>
          <w:color w:val="000000"/>
          <w:sz w:val="24"/>
          <w:szCs w:val="24"/>
        </w:rPr>
        <w:t>. Ключевые слова в тексте.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Жанр письма, объявления.</w:t>
      </w:r>
    </w:p>
    <w:p w:rsidR="00576983" w:rsidRPr="00D46549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576983" w:rsidRPr="00330E3F" w:rsidRDefault="00576983" w:rsidP="00330E3F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576983" w:rsidRDefault="00576983" w:rsidP="00330E3F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6983" w:rsidRPr="00601894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УНИВЕРСАЛЬНЫЕ УЧЕБНЫЕ ДЕЙСТВИЯ</w:t>
      </w:r>
    </w:p>
    <w:p w:rsidR="00576983" w:rsidRPr="00B83363" w:rsidRDefault="00576983" w:rsidP="00330E3F">
      <w:pPr>
        <w:spacing w:after="14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76983" w:rsidRPr="00B83363" w:rsidRDefault="00576983" w:rsidP="00330E3F">
      <w:pPr>
        <w:widowControl w:val="0"/>
        <w:tabs>
          <w:tab w:val="left" w:pos="2699"/>
          <w:tab w:val="left" w:pos="5045"/>
          <w:tab w:val="left" w:pos="6578"/>
          <w:tab w:val="left" w:pos="8262"/>
        </w:tabs>
        <w:spacing w:after="0" w:line="240" w:lineRule="auto"/>
        <w:ind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коммуникативных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универсальных учебных действий, </w:t>
      </w: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регулятивных универсальных учебных действий, совместной деятельности.</w:t>
      </w:r>
    </w:p>
    <w:p w:rsidR="00576983" w:rsidRPr="00B83363" w:rsidRDefault="00576983" w:rsidP="00330E3F">
      <w:pPr>
        <w:spacing w:after="18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76983" w:rsidRPr="00D46549" w:rsidRDefault="00576983" w:rsidP="00330E3F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576983" w:rsidRPr="00B83363" w:rsidRDefault="00576983" w:rsidP="00330E3F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Базовые логические действия:</w:t>
      </w:r>
    </w:p>
    <w:p w:rsidR="00576983" w:rsidRPr="00B83363" w:rsidRDefault="00576983" w:rsidP="00330E3F">
      <w:pPr>
        <w:widowControl w:val="0"/>
        <w:spacing w:before="1"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76983" w:rsidRDefault="00576983" w:rsidP="00330E3F">
      <w:pPr>
        <w:widowControl w:val="0"/>
        <w:spacing w:before="8"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сравнивать тему и основную мысль текста;</w:t>
      </w:r>
    </w:p>
    <w:p w:rsidR="00576983" w:rsidRPr="00D46549" w:rsidRDefault="00576983" w:rsidP="00330E3F">
      <w:pPr>
        <w:widowControl w:val="0"/>
        <w:spacing w:before="23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сравнивать типы текстов (повествование, описание, рассуждение): выделять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собенности каждого типа текста;</w:t>
      </w:r>
    </w:p>
    <w:p w:rsidR="00576983" w:rsidRPr="00B83363" w:rsidRDefault="00576983" w:rsidP="00330E3F">
      <w:pPr>
        <w:widowControl w:val="0"/>
        <w:spacing w:before="1"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прямое и переносное значение слова;</w:t>
      </w:r>
    </w:p>
    <w:p w:rsidR="00576983" w:rsidRPr="00D46549" w:rsidRDefault="00576983" w:rsidP="00330E3F">
      <w:pPr>
        <w:widowControl w:val="0"/>
        <w:tabs>
          <w:tab w:val="left" w:pos="2267"/>
          <w:tab w:val="left" w:pos="3331"/>
          <w:tab w:val="left" w:pos="5777"/>
          <w:tab w:val="left" w:pos="6245"/>
          <w:tab w:val="left" w:pos="7461"/>
          <w:tab w:val="left" w:pos="8094"/>
        </w:tabs>
        <w:spacing w:before="31" w:after="0" w:line="240" w:lineRule="auto"/>
        <w:ind w:left="570" w:right="-6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группировать слова на основании того, какой часть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ю речи они являются; </w:t>
      </w:r>
    </w:p>
    <w:p w:rsidR="00576983" w:rsidRPr="00B83363" w:rsidRDefault="00576983" w:rsidP="00330E3F">
      <w:pPr>
        <w:widowControl w:val="0"/>
        <w:tabs>
          <w:tab w:val="left" w:pos="2267"/>
          <w:tab w:val="left" w:pos="3331"/>
          <w:tab w:val="left" w:pos="5777"/>
          <w:tab w:val="left" w:pos="6245"/>
          <w:tab w:val="left" w:pos="7461"/>
          <w:tab w:val="left" w:pos="8094"/>
        </w:tabs>
        <w:spacing w:before="31" w:after="0" w:line="240" w:lineRule="auto"/>
        <w:ind w:left="570" w:right="-6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объединять имена существительные в группы по </w:t>
      </w: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определённому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грамматическому признаку (например, род или число), самостоятельно находить возможный признак группировки;</w:t>
      </w:r>
    </w:p>
    <w:p w:rsidR="00576983" w:rsidRPr="00B83363" w:rsidRDefault="00576983" w:rsidP="00330E3F">
      <w:pPr>
        <w:widowControl w:val="0"/>
        <w:tabs>
          <w:tab w:val="left" w:pos="2958"/>
          <w:tab w:val="left" w:pos="3477"/>
          <w:tab w:val="left" w:pos="5146"/>
          <w:tab w:val="left" w:pos="6642"/>
          <w:tab w:val="left" w:pos="8667"/>
        </w:tabs>
        <w:spacing w:after="0" w:line="240" w:lineRule="auto"/>
        <w:ind w:left="570" w:right="-5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звуко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в, предложений;                                       ориентироваться в изученных понятиях (подлежащее, </w:t>
      </w: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сказуемое,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второстепенные члены предложения, часть речи, склонение) и соотносить понятие с его краткой характеристикой.</w:t>
      </w:r>
    </w:p>
    <w:p w:rsidR="00576983" w:rsidRPr="00B83363" w:rsidRDefault="00576983" w:rsidP="00330E3F">
      <w:pPr>
        <w:widowControl w:val="0"/>
        <w:spacing w:after="0" w:line="240" w:lineRule="auto"/>
        <w:ind w:right="-2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Базовые исследовательские действия</w:t>
      </w:r>
      <w:r w:rsidRPr="00B83363">
        <w:rPr>
          <w:rFonts w:ascii="Times New Roman" w:hAnsi="Times New Roman"/>
          <w:i/>
          <w:color w:val="000000"/>
          <w:sz w:val="24"/>
          <w:szCs w:val="24"/>
          <w:lang w:eastAsia="ru-RU"/>
        </w:rPr>
        <w:t>:</w:t>
      </w:r>
    </w:p>
    <w:p w:rsidR="00576983" w:rsidRPr="00B83363" w:rsidRDefault="00576983" w:rsidP="00330E3F">
      <w:pPr>
        <w:widowControl w:val="0"/>
        <w:spacing w:before="31"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363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76983" w:rsidRPr="00D46549" w:rsidRDefault="00576983" w:rsidP="00330E3F">
      <w:pPr>
        <w:widowControl w:val="0"/>
        <w:spacing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с помощью учителя формулировать цель изменения текста, планировать действия по изменению текста;</w:t>
      </w:r>
    </w:p>
    <w:p w:rsidR="00576983" w:rsidRDefault="00576983" w:rsidP="00330E3F">
      <w:pPr>
        <w:widowControl w:val="0"/>
        <w:spacing w:after="0" w:line="240" w:lineRule="auto"/>
        <w:ind w:left="487" w:right="1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высказывать предположение в процессе наблюдения за языковым материалом;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</w:p>
    <w:p w:rsidR="00576983" w:rsidRDefault="00576983" w:rsidP="00330E3F">
      <w:pPr>
        <w:widowControl w:val="0"/>
        <w:spacing w:after="0" w:line="240" w:lineRule="auto"/>
        <w:ind w:left="487" w:right="1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проводить по предложенному плану несложное лингвистическое мини-исследование, выполнять по предложенному плану проектное задание; </w:t>
      </w:r>
    </w:p>
    <w:p w:rsidR="00576983" w:rsidRDefault="00576983" w:rsidP="00330E3F">
      <w:pPr>
        <w:widowControl w:val="0"/>
        <w:spacing w:after="0" w:line="240" w:lineRule="auto"/>
        <w:ind w:left="487" w:right="1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 выводы об особенностях каждого из трёх типов текстов,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подкреплять их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доказательствами на основе результатов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проведенного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наблюдения; </w:t>
      </w:r>
    </w:p>
    <w:p w:rsidR="00576983" w:rsidRPr="00D46549" w:rsidRDefault="00576983" w:rsidP="00330E3F">
      <w:pPr>
        <w:widowControl w:val="0"/>
        <w:spacing w:after="0" w:line="240" w:lineRule="auto"/>
        <w:ind w:left="487" w:right="1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выбирать наиболее подходящий для данной ситуации тип текста (на основе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предложенных критериев).</w:t>
      </w:r>
    </w:p>
    <w:p w:rsidR="00576983" w:rsidRPr="00D46549" w:rsidRDefault="00576983" w:rsidP="00330E3F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576983" w:rsidRPr="00D46549" w:rsidRDefault="00576983" w:rsidP="00330E3F">
      <w:pPr>
        <w:widowControl w:val="0"/>
        <w:tabs>
          <w:tab w:val="left" w:pos="1973"/>
          <w:tab w:val="left" w:pos="3368"/>
          <w:tab w:val="left" w:pos="4907"/>
          <w:tab w:val="left" w:pos="6704"/>
          <w:tab w:val="left" w:pos="7430"/>
          <w:tab w:val="left" w:pos="9185"/>
        </w:tabs>
        <w:spacing w:before="10" w:after="0" w:line="240" w:lineRule="auto"/>
        <w:ind w:right="-6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выбирать источник получения информации при выполнении мини-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исследования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76983" w:rsidRPr="00D46549" w:rsidRDefault="00576983" w:rsidP="00330E3F">
      <w:pPr>
        <w:widowControl w:val="0"/>
        <w:tabs>
          <w:tab w:val="left" w:pos="2793"/>
          <w:tab w:val="left" w:pos="4593"/>
          <w:tab w:val="left" w:pos="6752"/>
          <w:tab w:val="left" w:pos="8358"/>
        </w:tabs>
        <w:spacing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анализировать текстовую, графическую, звуковую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информацию в соответствии с учебной задачей;</w:t>
      </w:r>
    </w:p>
    <w:p w:rsidR="00576983" w:rsidRPr="00D46549" w:rsidRDefault="00576983" w:rsidP="00330E3F">
      <w:pPr>
        <w:widowControl w:val="0"/>
        <w:spacing w:after="0" w:line="240" w:lineRule="auto"/>
        <w:ind w:right="-4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76983" w:rsidRPr="00D46549" w:rsidRDefault="00576983" w:rsidP="00330E3F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576983" w:rsidRDefault="00576983" w:rsidP="00330E3F">
      <w:pPr>
        <w:widowControl w:val="0"/>
        <w:tabs>
          <w:tab w:val="left" w:pos="2044"/>
          <w:tab w:val="left" w:pos="3232"/>
          <w:tab w:val="left" w:pos="3728"/>
          <w:tab w:val="left" w:pos="5541"/>
          <w:tab w:val="left" w:pos="6693"/>
          <w:tab w:val="left" w:pos="8318"/>
        </w:tabs>
        <w:spacing w:before="10" w:after="0" w:line="240" w:lineRule="auto"/>
        <w:ind w:left="570" w:right="-5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строить речевое высказывание в соответствии с поставленной задачей; </w:t>
      </w:r>
    </w:p>
    <w:p w:rsidR="00576983" w:rsidRPr="00D46549" w:rsidRDefault="00576983" w:rsidP="00330E3F">
      <w:pPr>
        <w:widowControl w:val="0"/>
        <w:tabs>
          <w:tab w:val="left" w:pos="2044"/>
          <w:tab w:val="left" w:pos="3232"/>
          <w:tab w:val="left" w:pos="3728"/>
          <w:tab w:val="left" w:pos="5541"/>
          <w:tab w:val="left" w:pos="6693"/>
          <w:tab w:val="left" w:pos="8318"/>
        </w:tabs>
        <w:spacing w:before="10" w:after="0" w:line="240" w:lineRule="auto"/>
        <w:ind w:left="570" w:right="-55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устные и письменные тексты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(о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писание,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рассуждение,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повествование), адекватные ситуации общения;</w:t>
      </w:r>
    </w:p>
    <w:p w:rsidR="00576983" w:rsidRPr="00D46549" w:rsidRDefault="00576983" w:rsidP="00330E3F">
      <w:pPr>
        <w:widowControl w:val="0"/>
        <w:tabs>
          <w:tab w:val="left" w:pos="1894"/>
          <w:tab w:val="left" w:pos="3498"/>
          <w:tab w:val="left" w:pos="5333"/>
          <w:tab w:val="left" w:pos="5764"/>
          <w:tab w:val="left" w:pos="7448"/>
          <w:tab w:val="left" w:pos="8994"/>
        </w:tabs>
        <w:spacing w:before="10" w:after="0" w:line="240" w:lineRule="auto"/>
        <w:ind w:right="-5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готовить небольшие выступления о результатах групповой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работы, наблюдения, выполненного мини-исследования, проектного задания;</w:t>
      </w:r>
    </w:p>
    <w:p w:rsidR="00576983" w:rsidRDefault="00576983" w:rsidP="00330E3F">
      <w:pPr>
        <w:widowControl w:val="0"/>
        <w:spacing w:after="0" w:line="240" w:lineRule="auto"/>
        <w:ind w:left="-65" w:right="2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этикета.</w:t>
      </w:r>
    </w:p>
    <w:p w:rsidR="00576983" w:rsidRDefault="00576983" w:rsidP="00330E3F">
      <w:pPr>
        <w:widowControl w:val="0"/>
        <w:spacing w:after="0" w:line="240" w:lineRule="auto"/>
        <w:ind w:right="2764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</w:p>
    <w:p w:rsidR="00576983" w:rsidRPr="00462B7D" w:rsidRDefault="00576983" w:rsidP="00330E3F">
      <w:pPr>
        <w:widowControl w:val="0"/>
        <w:spacing w:after="0" w:line="240" w:lineRule="auto"/>
        <w:ind w:right="2764"/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462B7D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Самоорганизация:</w:t>
      </w:r>
    </w:p>
    <w:p w:rsidR="00576983" w:rsidRDefault="00576983" w:rsidP="00330E3F">
      <w:pPr>
        <w:widowControl w:val="0"/>
        <w:spacing w:after="0" w:line="240" w:lineRule="auto"/>
        <w:ind w:left="570" w:right="20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планировать действия по решению орфографической задачи; </w:t>
      </w:r>
    </w:p>
    <w:p w:rsidR="00576983" w:rsidRPr="00330E3F" w:rsidRDefault="00576983" w:rsidP="00330E3F">
      <w:pPr>
        <w:widowControl w:val="0"/>
        <w:spacing w:after="0" w:line="240" w:lineRule="auto"/>
        <w:ind w:left="570" w:right="20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выстраивать последо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вательность выбранных действий.</w:t>
      </w:r>
    </w:p>
    <w:p w:rsidR="00576983" w:rsidRPr="00462B7D" w:rsidRDefault="00576983" w:rsidP="00330E3F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462B7D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Самоконтроль:</w:t>
      </w:r>
    </w:p>
    <w:p w:rsidR="00576983" w:rsidRPr="00D46549" w:rsidRDefault="00576983" w:rsidP="00330E3F">
      <w:pPr>
        <w:widowControl w:val="0"/>
        <w:spacing w:before="9" w:after="0" w:line="240" w:lineRule="auto"/>
        <w:ind w:right="-5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устанавливать причины успеха (неудач) при выполнении заданий по русскому языку;</w:t>
      </w:r>
    </w:p>
    <w:p w:rsidR="00576983" w:rsidRPr="00D46549" w:rsidRDefault="00576983" w:rsidP="00330E3F">
      <w:pPr>
        <w:widowControl w:val="0"/>
        <w:spacing w:before="8" w:after="0" w:line="240" w:lineRule="auto"/>
        <w:ind w:firstLine="56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76983" w:rsidRPr="00D46549" w:rsidRDefault="00576983" w:rsidP="00330E3F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</w:t>
      </w:r>
    </w:p>
    <w:p w:rsidR="00576983" w:rsidRDefault="00576983" w:rsidP="00330E3F">
      <w:pPr>
        <w:widowControl w:val="0"/>
        <w:tabs>
          <w:tab w:val="left" w:pos="2160"/>
          <w:tab w:val="left" w:pos="3879"/>
          <w:tab w:val="left" w:pos="4419"/>
          <w:tab w:val="left" w:pos="5779"/>
          <w:tab w:val="left" w:pos="7369"/>
          <w:tab w:val="left" w:pos="8620"/>
          <w:tab w:val="left" w:pos="9059"/>
        </w:tabs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формулировать краткосрочные и долгосрочные цели (индивидуальные с учётом участия в </w:t>
      </w:r>
    </w:p>
    <w:p w:rsidR="00576983" w:rsidRDefault="00576983" w:rsidP="00330E3F">
      <w:pPr>
        <w:widowControl w:val="0"/>
        <w:tabs>
          <w:tab w:val="left" w:pos="2160"/>
          <w:tab w:val="left" w:pos="3879"/>
          <w:tab w:val="left" w:pos="4419"/>
          <w:tab w:val="left" w:pos="5779"/>
          <w:tab w:val="left" w:pos="7369"/>
          <w:tab w:val="left" w:pos="8620"/>
          <w:tab w:val="left" w:pos="9059"/>
        </w:tabs>
        <w:spacing w:after="0" w:line="240" w:lineRule="auto"/>
        <w:ind w:right="-45" w:firstLine="56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6549">
        <w:rPr>
          <w:rFonts w:ascii="Times New Roman" w:hAnsi="Times New Roman"/>
          <w:color w:val="000000"/>
          <w:sz w:val="24"/>
          <w:szCs w:val="24"/>
          <w:lang w:eastAsia="ru-RU"/>
        </w:rPr>
        <w:t>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  <w:r w:rsidRPr="008579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76983" w:rsidRDefault="00576983" w:rsidP="00330E3F">
      <w:pPr>
        <w:widowControl w:val="0"/>
        <w:tabs>
          <w:tab w:val="left" w:pos="2160"/>
          <w:tab w:val="left" w:pos="3879"/>
          <w:tab w:val="left" w:pos="4419"/>
          <w:tab w:val="left" w:pos="5779"/>
          <w:tab w:val="left" w:pos="7369"/>
          <w:tab w:val="left" w:pos="8620"/>
          <w:tab w:val="left" w:pos="9059"/>
        </w:tabs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выполнять совместные (в группах) проектные задания с о</w:t>
      </w:r>
      <w:r w:rsidRPr="0085791D">
        <w:rPr>
          <w:rFonts w:ascii="Times New Roman" w:hAnsi="Times New Roman"/>
          <w:color w:val="000000"/>
          <w:sz w:val="24"/>
          <w:szCs w:val="24"/>
          <w:lang w:eastAsia="ru-RU"/>
        </w:rPr>
        <w:t>порой на предложенные образцы;</w:t>
      </w:r>
    </w:p>
    <w:p w:rsidR="00576983" w:rsidRPr="0085791D" w:rsidRDefault="00576983" w:rsidP="00330E3F">
      <w:pPr>
        <w:widowControl w:val="0"/>
        <w:spacing w:after="0" w:line="240" w:lineRule="auto"/>
        <w:ind w:right="-4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791D">
        <w:rPr>
          <w:rFonts w:ascii="Times New Roman" w:hAnsi="Times New Roman"/>
          <w:color w:val="000000"/>
          <w:sz w:val="24"/>
          <w:szCs w:val="24"/>
          <w:lang w:eastAsia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576983" w:rsidRPr="002920EC" w:rsidRDefault="00576983" w:rsidP="00330E3F">
      <w:pPr>
        <w:widowControl w:val="0"/>
        <w:spacing w:before="1" w:after="0" w:line="240" w:lineRule="auto"/>
        <w:ind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791D">
        <w:rPr>
          <w:rFonts w:ascii="Times New Roman" w:hAnsi="Times New Roman"/>
          <w:color w:val="000000"/>
          <w:sz w:val="24"/>
          <w:szCs w:val="24"/>
          <w:lang w:eastAsia="ru-RU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76983" w:rsidRDefault="00576983" w:rsidP="008F4D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 xml:space="preserve">ПРОГРАММЫ УЧЕБНОГО ПРЕДМЕТА </w:t>
      </w:r>
    </w:p>
    <w:p w:rsidR="00576983" w:rsidRPr="00D46549" w:rsidRDefault="00576983" w:rsidP="00330E3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  <w:u w:val="single"/>
        </w:rPr>
        <w:t>Личностные результаты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     В результате изучения предмета «Русский язык» в начальной школе у обучающегося будут сформированы следующие личностные результаты: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1) гражданско-патриотическое воспитание</w:t>
      </w:r>
      <w:r w:rsidRPr="00D46549">
        <w:rPr>
          <w:rFonts w:ascii="Times New Roman" w:hAnsi="Times New Roman"/>
          <w:sz w:val="24"/>
          <w:szCs w:val="24"/>
        </w:rPr>
        <w:t>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проявление уважения к своему и другим народам, формируемое в том числе на основе примеров из текстов, с которыми идёт работа на уроках русского языка;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 xml:space="preserve">2) духовно-нравственное воспитание: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осознание языка как одной из главных духовно-нравственных ценностей народа;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признание индивидуальности каждого человека с опорой на собственный жизненный и читательский опыт;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76983" w:rsidRPr="00E420FC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неприятие любых форм поведения, направленных на причинение физического и морального вреда другим людям (в</w:t>
      </w:r>
      <w:r w:rsidRPr="00D46549">
        <w:rPr>
          <w:rFonts w:ascii="Times New Roman" w:hAnsi="Times New Roman"/>
          <w:sz w:val="24"/>
          <w:szCs w:val="24"/>
          <w:lang w:val="en-US"/>
        </w:rPr>
        <w:t> </w:t>
      </w:r>
      <w:r w:rsidRPr="00D46549">
        <w:rPr>
          <w:rFonts w:ascii="Times New Roman" w:hAnsi="Times New Roman"/>
          <w:sz w:val="24"/>
          <w:szCs w:val="24"/>
        </w:rPr>
        <w:t>том числе связанного с использовани</w:t>
      </w:r>
      <w:r>
        <w:rPr>
          <w:rFonts w:ascii="Times New Roman" w:hAnsi="Times New Roman"/>
          <w:sz w:val="24"/>
          <w:szCs w:val="24"/>
        </w:rPr>
        <w:t>ем недопустимых средств языка);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3) эстетическое воспитание</w:t>
      </w:r>
      <w:r w:rsidRPr="00D46549">
        <w:rPr>
          <w:rFonts w:ascii="Times New Roman" w:hAnsi="Times New Roman"/>
          <w:sz w:val="24"/>
          <w:szCs w:val="24"/>
        </w:rPr>
        <w:t>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стремление к самовыражению в искусстве слова; осознание важности русского языка как средства общения и самовыражения;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4) физическое воспитание, формирование культуры здоровья и</w:t>
      </w:r>
      <w:r w:rsidRPr="00D46549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D46549">
        <w:rPr>
          <w:rFonts w:ascii="Times New Roman" w:hAnsi="Times New Roman"/>
          <w:b/>
          <w:sz w:val="24"/>
          <w:szCs w:val="24"/>
        </w:rPr>
        <w:t>эмоционального благополучия</w:t>
      </w:r>
      <w:r w:rsidRPr="00D46549">
        <w:rPr>
          <w:rFonts w:ascii="Times New Roman" w:hAnsi="Times New Roman"/>
          <w:sz w:val="24"/>
          <w:szCs w:val="24"/>
        </w:rPr>
        <w:t xml:space="preserve">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соблюдение правил безопасного поиска в информационной среде дополнительной информации в процессе языкового образования;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5) трудовое воспитание</w:t>
      </w:r>
      <w:r w:rsidRPr="00D46549">
        <w:rPr>
          <w:rFonts w:ascii="Times New Roman" w:hAnsi="Times New Roman"/>
          <w:sz w:val="24"/>
          <w:szCs w:val="24"/>
        </w:rPr>
        <w:t xml:space="preserve">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осознание ценности труда в жизни человека и общества (в</w:t>
      </w:r>
      <w:r w:rsidRPr="00D46549">
        <w:rPr>
          <w:rFonts w:ascii="Times New Roman" w:hAnsi="Times New Roman"/>
          <w:sz w:val="24"/>
          <w:szCs w:val="24"/>
          <w:lang w:val="en-US"/>
        </w:rPr>
        <w:t> </w:t>
      </w:r>
      <w:r w:rsidRPr="00D46549">
        <w:rPr>
          <w:rFonts w:ascii="Times New Roman" w:hAnsi="Times New Roman"/>
          <w:sz w:val="24"/>
          <w:szCs w:val="24"/>
        </w:rPr>
        <w:t xml:space="preserve">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6) экологическое воспитание</w:t>
      </w:r>
      <w:r w:rsidRPr="00D46549">
        <w:rPr>
          <w:rFonts w:ascii="Times New Roman" w:hAnsi="Times New Roman"/>
          <w:sz w:val="24"/>
          <w:szCs w:val="24"/>
        </w:rPr>
        <w:t>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бережное отношение к природе, формируемое в процессе работы с текстами;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неприятие действий, приносящих ей вред природе;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 xml:space="preserve">7) ценности научного познания: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первоначальные представления о научной картине мира, в</w:t>
      </w:r>
      <w:r w:rsidRPr="00D46549">
        <w:rPr>
          <w:rFonts w:ascii="Times New Roman" w:hAnsi="Times New Roman"/>
          <w:sz w:val="24"/>
          <w:szCs w:val="24"/>
          <w:lang w:val="en-US"/>
        </w:rPr>
        <w:t> </w:t>
      </w:r>
      <w:r w:rsidRPr="00D46549">
        <w:rPr>
          <w:rFonts w:ascii="Times New Roman" w:hAnsi="Times New Roman"/>
          <w:sz w:val="24"/>
          <w:szCs w:val="24"/>
        </w:rPr>
        <w:t>том числе первоначальные представления о системе языка как одной из составляющих целостной научной картины мира;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:rsidR="00576983" w:rsidRPr="00D46549" w:rsidRDefault="00576983" w:rsidP="00330E3F">
      <w:pPr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46549">
        <w:rPr>
          <w:rFonts w:ascii="Times New Roman" w:hAnsi="Times New Roman"/>
          <w:b/>
          <w:sz w:val="24"/>
          <w:szCs w:val="24"/>
          <w:u w:val="single"/>
        </w:rPr>
        <w:t>Метапредметные результаты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    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</w:t>
      </w:r>
      <w:r w:rsidRPr="00D46549">
        <w:rPr>
          <w:rFonts w:ascii="Times New Roman" w:hAnsi="Times New Roman"/>
          <w:b/>
          <w:sz w:val="24"/>
          <w:szCs w:val="24"/>
        </w:rPr>
        <w:t xml:space="preserve">, </w:t>
      </w:r>
      <w:r w:rsidRPr="00D46549">
        <w:rPr>
          <w:rFonts w:ascii="Times New Roman" w:hAnsi="Times New Roman"/>
          <w:sz w:val="24"/>
          <w:szCs w:val="24"/>
        </w:rPr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Базовые логические действия</w:t>
      </w:r>
      <w:r w:rsidRPr="00D46549">
        <w:rPr>
          <w:rFonts w:ascii="Times New Roman" w:hAnsi="Times New Roman"/>
          <w:sz w:val="24"/>
          <w:szCs w:val="24"/>
        </w:rPr>
        <w:t>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др); устанавливать аналогии языковых единиц;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объединять объекты (языковые единицы) по определённому признаку;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устанавливать причинно­следственные связи в ситуациях наблюдения за язык</w:t>
      </w:r>
      <w:r>
        <w:rPr>
          <w:rFonts w:ascii="Times New Roman" w:hAnsi="Times New Roman"/>
          <w:sz w:val="24"/>
          <w:szCs w:val="24"/>
        </w:rPr>
        <w:t>овым материалом, делать выводы.</w:t>
      </w:r>
    </w:p>
    <w:p w:rsidR="00576983" w:rsidRPr="00D46549" w:rsidRDefault="00576983" w:rsidP="00330E3F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Базовые исследовательские действия</w:t>
      </w:r>
      <w:r w:rsidRPr="00D46549">
        <w:rPr>
          <w:rFonts w:ascii="Times New Roman" w:hAnsi="Times New Roman"/>
          <w:sz w:val="24"/>
          <w:szCs w:val="24"/>
        </w:rPr>
        <w:t xml:space="preserve">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 помощью учителя формулировать цель, планировать изменения языкового объекта, речевой ситуации;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сравнивать несколько вариантов выполнения задания, выбирать наиболее подходящий (на основе предложенных критериев);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прогнозировать возможное развитие процессов, событий и их последствия в аналогичных или сходных ситуациях.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i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</w:t>
      </w:r>
      <w:r w:rsidRPr="00D46549">
        <w:rPr>
          <w:rFonts w:ascii="Times New Roman" w:hAnsi="Times New Roman"/>
          <w:i/>
          <w:sz w:val="24"/>
          <w:szCs w:val="24"/>
        </w:rPr>
        <w:t>Работа с информацией: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выбирать источник получения информации: нужный словарь для получения запрашиваемой информации, для уточнения;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76983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анализировать и создавать текстовую, видео, графическую, звуковую информацию в соответствии с учебной задачей; </w:t>
      </w:r>
    </w:p>
    <w:p w:rsidR="00576983" w:rsidRPr="00DA52FB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  <w:r w:rsidRPr="00D46549">
        <w:rPr>
          <w:rFonts w:ascii="Times New Roman" w:hAnsi="Times New Roman"/>
          <w:sz w:val="24"/>
          <w:szCs w:val="24"/>
        </w:rPr>
        <w:t xml:space="preserve">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Общение</w:t>
      </w:r>
      <w:r w:rsidRPr="00D46549">
        <w:rPr>
          <w:rFonts w:ascii="Times New Roman" w:hAnsi="Times New Roman"/>
          <w:sz w:val="24"/>
          <w:szCs w:val="24"/>
        </w:rPr>
        <w:t>: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воспринимать и формулировать суждения, выражать эмоции в соответствии с целями и условиями общения в знакомой среде;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проявлять уважительное отношение к собеседнику, соблюдать правила ведения диалоги и дискуссии;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признавать возможность существования разных точек зрения;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корректно и аргументированно высказывать своё мнение;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строить речевое высказывание в соответствии с поставленной задачей;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создавать устные и письменные тексты (описание, рассуждение, повествование) в соответствии с речевой ситуацией;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подбирать иллюстративный материал (рисунки, фото, плакаты) к тексту выступления. </w:t>
      </w: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6549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Самоорганизация:</w:t>
      </w:r>
      <w:r w:rsidRPr="00D46549">
        <w:rPr>
          <w:rFonts w:ascii="Times New Roman" w:hAnsi="Times New Roman"/>
          <w:sz w:val="24"/>
          <w:szCs w:val="24"/>
        </w:rPr>
        <w:t xml:space="preserve">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планировать действия по решению учебной задачи для получения результата;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выстраивать последовательность выбранных действий.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Самоконтроль</w:t>
      </w:r>
      <w:r w:rsidRPr="00D46549">
        <w:rPr>
          <w:rFonts w:ascii="Times New Roman" w:hAnsi="Times New Roman"/>
          <w:sz w:val="24"/>
          <w:szCs w:val="24"/>
        </w:rPr>
        <w:t xml:space="preserve">: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устанавливать причины успеха/неудач учебной деятельности;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корректировать свои учебные действия для преодоления речевых и орфографических ошибок;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находить ошибку, допущенную при работе с языковым материалом, находить орфографическую и пунктуационную ошибку;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сравнивать результаты своей деятельности и деятельности других обучающихся, объективно оценивать их по предложенным критериям.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i/>
          <w:sz w:val="24"/>
          <w:szCs w:val="24"/>
        </w:rPr>
        <w:t>Совместная деятельность:</w:t>
      </w:r>
      <w:r w:rsidRPr="00D46549">
        <w:rPr>
          <w:rFonts w:ascii="Times New Roman" w:hAnsi="Times New Roman"/>
          <w:sz w:val="24"/>
          <w:szCs w:val="24"/>
        </w:rPr>
        <w:t xml:space="preserve">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 — проявлять готовность руководить, выполнять поручения, подчиняться, самостоятельно разрешать конфликты; 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>— ответственно выполнять свою часть работы;</w:t>
      </w:r>
    </w:p>
    <w:p w:rsidR="00576983" w:rsidRPr="00D46549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оценивать свой вклад в общий результат; </w:t>
      </w:r>
    </w:p>
    <w:p w:rsidR="00576983" w:rsidRPr="002920EC" w:rsidRDefault="00576983" w:rsidP="00330E3F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sz w:val="24"/>
          <w:szCs w:val="24"/>
        </w:rPr>
        <w:t xml:space="preserve">— выполнять совместные проектные задания с опорой на предложенные образцы. </w:t>
      </w:r>
    </w:p>
    <w:p w:rsidR="00576983" w:rsidRPr="00E420FC" w:rsidRDefault="00576983" w:rsidP="00330E3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76983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576983" w:rsidRPr="00D46549" w:rsidRDefault="00576983" w:rsidP="00330E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6983" w:rsidRPr="00D46549" w:rsidRDefault="00576983" w:rsidP="00330E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D46549">
        <w:rPr>
          <w:rFonts w:ascii="Times New Roman" w:hAnsi="Times New Roman"/>
          <w:b/>
          <w:color w:val="000000"/>
          <w:sz w:val="24"/>
          <w:szCs w:val="24"/>
        </w:rPr>
        <w:t xml:space="preserve">третьем классе </w:t>
      </w:r>
      <w:r w:rsidRPr="00D46549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 w:rsidRPr="00E420FC">
        <w:rPr>
          <w:rFonts w:ascii="Times New Roman" w:hAnsi="Times New Roman"/>
          <w:i/>
          <w:color w:val="000000"/>
          <w:sz w:val="24"/>
          <w:szCs w:val="24"/>
        </w:rPr>
        <w:t>е, ё, ю, я</w:t>
      </w:r>
      <w:r w:rsidRPr="00D46549">
        <w:rPr>
          <w:rFonts w:ascii="Times New Roman" w:hAnsi="Times New Roman"/>
          <w:color w:val="000000"/>
          <w:sz w:val="24"/>
          <w:szCs w:val="24"/>
        </w:rPr>
        <w:t>, в словах с разделительными ь, ъ, в словах с непроизносимыми согласными;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определять значение слова в тексте;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</w:t>
      </w:r>
      <w:r w:rsidRPr="00E420FC">
        <w:rPr>
          <w:rFonts w:ascii="Times New Roman" w:hAnsi="Times New Roman"/>
          <w:i/>
          <w:color w:val="000000"/>
          <w:sz w:val="24"/>
          <w:szCs w:val="24"/>
        </w:rPr>
        <w:t>«что делать?»</w:t>
      </w:r>
      <w:r w:rsidRPr="00D4654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E420FC">
        <w:rPr>
          <w:rFonts w:ascii="Times New Roman" w:hAnsi="Times New Roman"/>
          <w:i/>
          <w:color w:val="000000"/>
          <w:sz w:val="24"/>
          <w:szCs w:val="24"/>
        </w:rPr>
        <w:t>«что сделать?»;</w:t>
      </w:r>
      <w:r w:rsidRPr="00D46549">
        <w:rPr>
          <w:rFonts w:ascii="Times New Roman" w:hAnsi="Times New Roman"/>
          <w:color w:val="000000"/>
          <w:sz w:val="24"/>
          <w:szCs w:val="24"/>
        </w:rPr>
        <w:t xml:space="preserve"> определять грамматические признаки глаголов: форму времени, число, род (в прошедшем времени); изменять глагол по временам (прост</w:t>
      </w:r>
      <w:r>
        <w:rPr>
          <w:rFonts w:ascii="Times New Roman" w:hAnsi="Times New Roman"/>
          <w:color w:val="000000"/>
          <w:sz w:val="24"/>
          <w:szCs w:val="24"/>
        </w:rPr>
        <w:t xml:space="preserve">ые случаи), в прошедшем времени – </w:t>
      </w:r>
      <w:r w:rsidRPr="00D46549">
        <w:rPr>
          <w:rFonts w:ascii="Times New Roman" w:hAnsi="Times New Roman"/>
          <w:color w:val="000000"/>
          <w:sz w:val="24"/>
          <w:szCs w:val="24"/>
        </w:rPr>
        <w:t>по родам;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46549">
        <w:rPr>
          <w:rFonts w:ascii="Times New Roman" w:hAnsi="Times New Roman"/>
          <w:color w:val="000000"/>
          <w:sz w:val="24"/>
          <w:szCs w:val="24"/>
          <w:lang w:val="en-US"/>
        </w:rPr>
        <w:t>различать предлоги и приставки;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 xml:space="preserve">определять связь предложений в тексте (с помощью личных местоимений, синонимов, союзов </w:t>
      </w:r>
      <w:r w:rsidRPr="006E0CD0">
        <w:rPr>
          <w:rFonts w:ascii="Times New Roman" w:hAnsi="Times New Roman"/>
          <w:i/>
          <w:color w:val="000000"/>
          <w:sz w:val="24"/>
          <w:szCs w:val="24"/>
        </w:rPr>
        <w:t>и, а, но</w:t>
      </w:r>
      <w:r w:rsidRPr="00D46549">
        <w:rPr>
          <w:rFonts w:ascii="Times New Roman" w:hAnsi="Times New Roman"/>
          <w:color w:val="000000"/>
          <w:sz w:val="24"/>
          <w:szCs w:val="24"/>
        </w:rPr>
        <w:t>);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определять ключевые слова в тексте;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576983" w:rsidRPr="00D46549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576983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6549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76983" w:rsidRPr="001A099B" w:rsidRDefault="00576983" w:rsidP="00330E3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30E3F">
        <w:rPr>
          <w:rFonts w:ascii="Times New Roman" w:hAnsi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color w:val="000000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color w:val="000000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color w:val="000000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color w:val="000000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color w:val="000000"/>
          <w:sz w:val="24"/>
          <w:szCs w:val="24"/>
        </w:rPr>
      </w:pPr>
    </w:p>
    <w:p w:rsidR="00576983" w:rsidRPr="001A099B" w:rsidRDefault="00576983" w:rsidP="001A099B">
      <w:pPr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A099B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576983" w:rsidRPr="001A099B" w:rsidRDefault="00576983" w:rsidP="001A099B">
      <w:pPr>
        <w:spacing w:after="0"/>
        <w:ind w:left="120"/>
        <w:jc w:val="center"/>
      </w:pPr>
      <w:r w:rsidRPr="001A099B"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CellSpacing w:w="20" w:type="nil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348"/>
        <w:gridCol w:w="1949"/>
        <w:gridCol w:w="946"/>
        <w:gridCol w:w="1841"/>
        <w:gridCol w:w="1910"/>
        <w:gridCol w:w="2689"/>
      </w:tblGrid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</w:pPr>
          </w:p>
        </w:tc>
        <w:tc>
          <w:tcPr>
            <w:tcW w:w="1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Default="00576983" w:rsidP="00463AB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>и тем программы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1A099B" w:rsidRDefault="00576983" w:rsidP="00463ABE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1A099B" w:rsidRDefault="00576983" w:rsidP="00463ABE">
            <w:pPr>
              <w:spacing w:line="240" w:lineRule="auto"/>
            </w:pP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1A099B" w:rsidRDefault="00576983" w:rsidP="00463ABE">
            <w:pPr>
              <w:spacing w:line="240" w:lineRule="auto"/>
            </w:pPr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89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3291" w:type="dxa"/>
            <w:gridSpan w:val="2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1A099B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1A099B" w:rsidTr="001A099B">
        <w:trPr>
          <w:trHeight w:val="144"/>
          <w:tblCellSpacing w:w="20" w:type="nil"/>
        </w:trPr>
        <w:tc>
          <w:tcPr>
            <w:tcW w:w="3291" w:type="dxa"/>
            <w:gridSpan w:val="2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after="0" w:line="240" w:lineRule="auto"/>
              <w:ind w:left="135"/>
              <w:jc w:val="center"/>
            </w:pPr>
            <w:r w:rsidRPr="001A099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576983" w:rsidRPr="001A099B" w:rsidRDefault="00576983" w:rsidP="00463ABE">
            <w:pPr>
              <w:spacing w:line="240" w:lineRule="auto"/>
            </w:pPr>
          </w:p>
        </w:tc>
      </w:tr>
    </w:tbl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Default="00576983" w:rsidP="001A099B">
      <w:pPr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</w:p>
    <w:p w:rsidR="00576983" w:rsidRPr="00617816" w:rsidRDefault="00576983" w:rsidP="00617816">
      <w:pPr>
        <w:spacing w:after="0"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7816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576983" w:rsidRPr="00617816" w:rsidRDefault="00576983" w:rsidP="00AB3911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17816">
        <w:rPr>
          <w:rFonts w:ascii="Times New Roman" w:hAnsi="Times New Roman"/>
          <w:b/>
          <w:color w:val="000000"/>
          <w:sz w:val="24"/>
          <w:szCs w:val="24"/>
          <w:lang w:val="en-US"/>
        </w:rPr>
        <w:t>3 КЛАСС</w:t>
      </w:r>
    </w:p>
    <w:tbl>
      <w:tblPr>
        <w:tblW w:w="11057" w:type="dxa"/>
        <w:tblCellSpacing w:w="20" w:type="nil"/>
        <w:tblInd w:w="-9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09"/>
        <w:gridCol w:w="2835"/>
        <w:gridCol w:w="851"/>
        <w:gridCol w:w="1417"/>
        <w:gridCol w:w="1134"/>
        <w:gridCol w:w="1134"/>
        <w:gridCol w:w="2977"/>
      </w:tblGrid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 урока</w:t>
            </w:r>
          </w:p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 изуче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ния</w:t>
            </w:r>
          </w:p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76983" w:rsidRPr="00617816" w:rsidTr="00152D59">
        <w:trPr>
          <w:trHeight w:val="940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617816" w:rsidRDefault="00576983" w:rsidP="00A53B71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617816" w:rsidRDefault="00576983" w:rsidP="00A53B71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463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ные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61781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ческие работы</w:t>
            </w:r>
          </w:p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617816" w:rsidRDefault="00576983" w:rsidP="00A53B71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983" w:rsidRPr="00617816" w:rsidRDefault="00576983" w:rsidP="00A53B71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ebc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Характеристика звуков русского языка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Лексическое значение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168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Работаем с толковыми словарями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938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50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Устаревшие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35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8421238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8421800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слова и формы одного и того же слова.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842163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Нулевое окончание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Корень, приставка, суффикс — значимые части слова.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84219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 слова: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711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84222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Части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84284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8428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aec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Род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Число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Падеж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086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152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878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Имена существительные 1, 2, 3­го склонения.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110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750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758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036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76513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513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76513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513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76513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5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76513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76513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fbda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Значения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8430526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8430710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Значения имён прилагательных: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8430710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Местоимение (общее представление)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84313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Личные местоимения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8431746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Как изменяются личные местоимения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843191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Глагол: общее значение, вопросы, употребление в речи.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8432768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Неопределённая форма глагола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Изменение глаголов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Настоящее время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843303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Будущее время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8433500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Прошедшее время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843337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8434072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Частица не, её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84343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84287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Части речи: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морфология: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Виды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8423826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видах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8428268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Связь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17816"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8423682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Главные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Подлежащее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84248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Сказуемое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Подлежащее и сказуемое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8424532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Второстепенные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84252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Предложения распространённые и нераспространённые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Однородные члены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синтаксис: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синтаксис: отработка 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C2786B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86B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842009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C2786B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86B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8428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C2786B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86B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8422494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C2786B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86B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8425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cca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Правописание суффиксов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Закрепляем правописание суффиксов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648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Правописание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Закрепляем правописание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8425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84276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двумя корнями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8426080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соединительными гласными о, 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удвоенными согласными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Разделительный твёрдый знак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8424190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8429906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958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240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38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682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894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974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fea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fea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Правописание местоимений с предлогами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843233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Правописание местоимений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Правописание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8434784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54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84228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Определение типов текстов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8423038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8422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ac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Определение типов текстов: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84239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Знакомство с жанром письма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8427142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Учимся писать письма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84250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Пишем поздравительную открытку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8430904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Знакомство с жанром объявления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Ключевые слова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План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8423272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Составление плана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28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Продолжаем учиться составлять план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84234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842900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842900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текста по заданному плану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8426238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связью предложений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Создание собственных текстов-повествований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8433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cda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Создание собственных текстов-описаний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Создание собственных текстов-рассуждений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10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Ознакомительное чтение: когда оно нужно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843157</w:t>
              </w:r>
              <w:r w:rsidRPr="006178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ind w:left="135"/>
            </w:pPr>
            <w:r w:rsidRPr="006178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617816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76983" w:rsidRPr="00617816" w:rsidTr="00152D59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8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576983" w:rsidRPr="00617816" w:rsidRDefault="00576983" w:rsidP="00A53B71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76983" w:rsidRDefault="00576983" w:rsidP="00152D5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Pr="00BB51AA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51AA">
        <w:rPr>
          <w:rFonts w:ascii="Times New Roman" w:hAnsi="Times New Roman"/>
          <w:b/>
          <w:sz w:val="24"/>
          <w:szCs w:val="24"/>
        </w:rPr>
        <w:t>УЧЕБНО-МЕТОДИЧЕСКОЕ ОБЕ</w:t>
      </w:r>
      <w:r>
        <w:rPr>
          <w:rFonts w:ascii="Times New Roman" w:hAnsi="Times New Roman"/>
          <w:b/>
          <w:sz w:val="24"/>
          <w:szCs w:val="24"/>
        </w:rPr>
        <w:t xml:space="preserve">СПЕЧЕНИЕ ОБРАЗОВАТЕЛЬНОГО </w:t>
      </w:r>
      <w:r w:rsidRPr="00BB51AA">
        <w:rPr>
          <w:rFonts w:ascii="Times New Roman" w:hAnsi="Times New Roman"/>
          <w:b/>
          <w:sz w:val="24"/>
          <w:szCs w:val="24"/>
        </w:rPr>
        <w:t>ПРОЦЕССА</w:t>
      </w: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Pr="00BB51AA" w:rsidRDefault="00576983" w:rsidP="00152D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51AA">
        <w:rPr>
          <w:rFonts w:ascii="Times New Roman" w:hAnsi="Times New Roman"/>
          <w:b/>
          <w:sz w:val="24"/>
          <w:szCs w:val="24"/>
        </w:rPr>
        <w:t>ОБЯЗАТЕЛЬНЫЕ</w:t>
      </w:r>
      <w:r w:rsidRPr="00BB51AA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sz w:val="24"/>
          <w:szCs w:val="24"/>
        </w:rPr>
        <w:t>УЧЕБНЫЕ</w:t>
      </w:r>
      <w:r w:rsidRPr="00BB51AA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sz w:val="24"/>
          <w:szCs w:val="24"/>
        </w:rPr>
        <w:t>МАТЕРИАЛЫ</w:t>
      </w:r>
      <w:r w:rsidRPr="00BB51AA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sz w:val="24"/>
          <w:szCs w:val="24"/>
        </w:rPr>
        <w:t>ДЛЯ</w:t>
      </w:r>
      <w:r w:rsidRPr="00BB51AA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sz w:val="24"/>
          <w:szCs w:val="24"/>
        </w:rPr>
        <w:t>УЧЕНИКА</w:t>
      </w:r>
    </w:p>
    <w:p w:rsidR="00576983" w:rsidRDefault="00576983" w:rsidP="0012005F">
      <w:pPr>
        <w:widowControl w:val="0"/>
        <w:autoSpaceDE w:val="0"/>
        <w:autoSpaceDN w:val="0"/>
        <w:spacing w:before="156" w:after="0" w:line="240" w:lineRule="auto"/>
        <w:ind w:right="2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3 </w:t>
      </w:r>
      <w:r w:rsidRPr="00BB51AA">
        <w:rPr>
          <w:rFonts w:ascii="Times New Roman" w:hAnsi="Times New Roman"/>
          <w:sz w:val="24"/>
          <w:szCs w:val="24"/>
        </w:rPr>
        <w:t>класс. Учебник для общеобразоват. учреждений с прил. на элек</w:t>
      </w:r>
      <w:r>
        <w:rPr>
          <w:rFonts w:ascii="Times New Roman" w:hAnsi="Times New Roman"/>
          <w:sz w:val="24"/>
          <w:szCs w:val="24"/>
        </w:rPr>
        <w:t>трон. носителе. В 2 ч./ [Канакина В.П.</w:t>
      </w:r>
      <w:r w:rsidRPr="00BB51AA">
        <w:rPr>
          <w:rFonts w:ascii="Times New Roman" w:hAnsi="Times New Roman"/>
          <w:sz w:val="24"/>
          <w:szCs w:val="24"/>
        </w:rPr>
        <w:t>, Гор</w:t>
      </w:r>
      <w:r>
        <w:rPr>
          <w:rFonts w:ascii="Times New Roman" w:hAnsi="Times New Roman"/>
          <w:sz w:val="24"/>
          <w:szCs w:val="24"/>
        </w:rPr>
        <w:t>ецкий В.Г.</w:t>
      </w:r>
      <w:r w:rsidRPr="00614EA3">
        <w:rPr>
          <w:rFonts w:ascii="Times New Roman" w:hAnsi="Times New Roman"/>
          <w:sz w:val="24"/>
          <w:szCs w:val="24"/>
        </w:rPr>
        <w:t xml:space="preserve">]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BB51AA">
        <w:rPr>
          <w:rFonts w:ascii="Times New Roman" w:hAnsi="Times New Roman"/>
          <w:sz w:val="24"/>
          <w:szCs w:val="24"/>
        </w:rPr>
        <w:t>Акционерное</w:t>
      </w:r>
      <w:r w:rsidRPr="00BB51A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B51AA">
        <w:rPr>
          <w:rFonts w:ascii="Times New Roman" w:hAnsi="Times New Roman"/>
          <w:sz w:val="24"/>
          <w:szCs w:val="24"/>
        </w:rPr>
        <w:t>общество</w:t>
      </w:r>
      <w:r w:rsidRPr="00BB51AA">
        <w:rPr>
          <w:rFonts w:ascii="Times New Roman" w:hAnsi="Times New Roman"/>
          <w:spacing w:val="4"/>
          <w:sz w:val="24"/>
          <w:szCs w:val="24"/>
        </w:rPr>
        <w:t xml:space="preserve"> </w:t>
      </w:r>
      <w:bookmarkStart w:id="0" w:name="_GoBack"/>
      <w:bookmarkEnd w:id="0"/>
      <w:r w:rsidRPr="00BB51AA">
        <w:rPr>
          <w:rFonts w:ascii="Times New Roman" w:hAnsi="Times New Roman"/>
          <w:sz w:val="24"/>
          <w:szCs w:val="24"/>
        </w:rPr>
        <w:t>«Издательство</w:t>
      </w:r>
      <w:r w:rsidRPr="00BB51A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BB51AA">
        <w:rPr>
          <w:rFonts w:ascii="Times New Roman" w:hAnsi="Times New Roman"/>
          <w:sz w:val="24"/>
          <w:szCs w:val="24"/>
        </w:rPr>
        <w:t>«Просвеще</w:t>
      </w:r>
      <w:r>
        <w:rPr>
          <w:rFonts w:ascii="Times New Roman" w:hAnsi="Times New Roman"/>
          <w:sz w:val="24"/>
          <w:szCs w:val="24"/>
        </w:rPr>
        <w:t xml:space="preserve">ние». </w:t>
      </w:r>
    </w:p>
    <w:p w:rsidR="00576983" w:rsidRPr="00913643" w:rsidRDefault="00576983" w:rsidP="001200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тетрадь. Русский язык. 3</w:t>
      </w:r>
      <w:r w:rsidRPr="00913643">
        <w:rPr>
          <w:rFonts w:ascii="Times New Roman" w:hAnsi="Times New Roman"/>
          <w:sz w:val="24"/>
          <w:szCs w:val="24"/>
        </w:rPr>
        <w:t xml:space="preserve"> класс (в 2-х частях)</w:t>
      </w:r>
      <w:r>
        <w:rPr>
          <w:rFonts w:ascii="Times New Roman" w:hAnsi="Times New Roman"/>
          <w:sz w:val="24"/>
          <w:szCs w:val="24"/>
        </w:rPr>
        <w:t>. Канакина В.П.</w:t>
      </w: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76983" w:rsidRPr="00BB51AA" w:rsidRDefault="00576983" w:rsidP="00152D5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B51AA">
        <w:rPr>
          <w:rFonts w:ascii="Times New Roman" w:hAnsi="Times New Roman"/>
          <w:b/>
          <w:bCs/>
          <w:sz w:val="24"/>
          <w:szCs w:val="24"/>
        </w:rPr>
        <w:t>МЕТОДИЧЕСКИЕ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МАТЕРИАЛЫ</w:t>
      </w:r>
      <w:r w:rsidRPr="00BB51AA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ДЛЯ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УЧИТЕЛЯ</w:t>
      </w:r>
    </w:p>
    <w:p w:rsidR="00576983" w:rsidRDefault="00576983" w:rsidP="0012005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Рабочие программы. 1 – 4 классы. </w:t>
      </w: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Поурочные</w:t>
      </w:r>
      <w:r w:rsidRPr="00BB51AA">
        <w:rPr>
          <w:rFonts w:ascii="Times New Roman" w:hAnsi="Times New Roman"/>
          <w:sz w:val="24"/>
          <w:szCs w:val="24"/>
        </w:rPr>
        <w:t xml:space="preserve"> разра</w:t>
      </w:r>
      <w:r>
        <w:rPr>
          <w:rFonts w:ascii="Times New Roman" w:hAnsi="Times New Roman"/>
          <w:sz w:val="24"/>
          <w:szCs w:val="24"/>
        </w:rPr>
        <w:t>ботк</w:t>
      </w:r>
      <w:r w:rsidRPr="00BB51A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 русскому языку. 3</w:t>
      </w:r>
      <w:r w:rsidRPr="00BB51AA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.</w:t>
      </w:r>
      <w:r w:rsidRPr="00CC22D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Дмитриева О.И</w:t>
      </w:r>
      <w:r w:rsidRPr="0096225E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</w:rPr>
        <w:t xml:space="preserve"> – М.: ВАКО.</w:t>
      </w:r>
    </w:p>
    <w:p w:rsidR="00576983" w:rsidRDefault="00576983" w:rsidP="0012005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ind w:left="384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B51AA">
        <w:rPr>
          <w:rFonts w:ascii="Times New Roman" w:hAnsi="Times New Roman"/>
          <w:b/>
          <w:bCs/>
          <w:sz w:val="24"/>
          <w:szCs w:val="24"/>
        </w:rPr>
        <w:t>ЦИФРОВЫЕ</w:t>
      </w:r>
      <w:r w:rsidRPr="00BB51AA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ОБРАЗОВАТЕЛЬНЫЕ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РЕСУРСЫ</w:t>
      </w:r>
      <w:r w:rsidRPr="00BB51AA">
        <w:rPr>
          <w:rFonts w:ascii="Times New Roman" w:hAnsi="Times New Roman"/>
          <w:b/>
          <w:bCs/>
          <w:spacing w:val="-10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И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РЕСУРСЫ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СЕТИ</w:t>
      </w:r>
      <w:r w:rsidRPr="00BB51AA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ИНТЕРНЕТ</w:t>
      </w:r>
    </w:p>
    <w:p w:rsidR="00576983" w:rsidRPr="00BB51AA" w:rsidRDefault="00576983" w:rsidP="0012005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76983" w:rsidRPr="00913643" w:rsidRDefault="00576983" w:rsidP="0012005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51AA">
        <w:rPr>
          <w:rFonts w:ascii="Times New Roman" w:hAnsi="Times New Roman"/>
          <w:sz w:val="24"/>
          <w:szCs w:val="24"/>
          <w:lang w:val="en-US"/>
        </w:rPr>
        <w:t>CD</w:t>
      </w:r>
      <w:r w:rsidRPr="00BB51AA">
        <w:rPr>
          <w:rFonts w:ascii="Times New Roman" w:hAnsi="Times New Roman"/>
          <w:sz w:val="24"/>
          <w:szCs w:val="24"/>
        </w:rPr>
        <w:t>-</w:t>
      </w:r>
      <w:r w:rsidRPr="00BB51AA">
        <w:rPr>
          <w:rFonts w:ascii="Times New Roman" w:hAnsi="Times New Roman"/>
          <w:sz w:val="24"/>
          <w:szCs w:val="24"/>
          <w:lang w:val="en-US"/>
        </w:rPr>
        <w:t>ROM</w:t>
      </w:r>
      <w:r w:rsidRPr="00BB51AA">
        <w:rPr>
          <w:rFonts w:ascii="Times New Roman" w:hAnsi="Times New Roman"/>
          <w:sz w:val="24"/>
          <w:szCs w:val="24"/>
        </w:rPr>
        <w:t xml:space="preserve">. </w:t>
      </w:r>
      <w:r w:rsidRPr="00913643">
        <w:rPr>
          <w:rFonts w:ascii="Times New Roman" w:hAnsi="Times New Roman"/>
          <w:sz w:val="24"/>
          <w:szCs w:val="24"/>
        </w:rPr>
        <w:t>Электронное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приложение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к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учебнику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«Русский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язык»,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класс,</w:t>
      </w:r>
      <w:r w:rsidRPr="00913643">
        <w:rPr>
          <w:rFonts w:ascii="Times New Roman" w:hAnsi="Times New Roman"/>
          <w:spacing w:val="-57"/>
          <w:sz w:val="24"/>
          <w:szCs w:val="24"/>
        </w:rPr>
        <w:t xml:space="preserve">              </w:t>
      </w:r>
      <w:r w:rsidRPr="00913643">
        <w:rPr>
          <w:rFonts w:ascii="Times New Roman" w:hAnsi="Times New Roman"/>
          <w:sz w:val="24"/>
          <w:szCs w:val="24"/>
        </w:rPr>
        <w:t>авторы</w:t>
      </w:r>
      <w:r w:rsidRPr="00913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В.П. Канакина, В.Г. Горецкий.</w:t>
      </w:r>
    </w:p>
    <w:p w:rsidR="00576983" w:rsidRPr="00173CED" w:rsidRDefault="00576983" w:rsidP="00173CE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B51AA">
        <w:rPr>
          <w:rFonts w:ascii="Times New Roman" w:hAnsi="Times New Roman"/>
          <w:sz w:val="24"/>
          <w:szCs w:val="24"/>
        </w:rPr>
        <w:t xml:space="preserve"> </w:t>
      </w:r>
    </w:p>
    <w:p w:rsidR="00576983" w:rsidRPr="00BB51AA" w:rsidRDefault="00576983" w:rsidP="0012005F">
      <w:pPr>
        <w:widowControl w:val="0"/>
        <w:autoSpaceDE w:val="0"/>
        <w:autoSpaceDN w:val="0"/>
        <w:spacing w:before="156" w:after="0" w:line="585" w:lineRule="auto"/>
        <w:ind w:left="384" w:right="7002"/>
        <w:rPr>
          <w:rFonts w:ascii="Times New Roman" w:hAnsi="Times New Roman"/>
          <w:spacing w:val="-1"/>
          <w:sz w:val="24"/>
          <w:szCs w:val="24"/>
        </w:rPr>
      </w:pPr>
    </w:p>
    <w:p w:rsidR="00576983" w:rsidRPr="00BB51AA" w:rsidRDefault="00576983" w:rsidP="0012005F">
      <w:pPr>
        <w:widowControl w:val="0"/>
        <w:autoSpaceDE w:val="0"/>
        <w:autoSpaceDN w:val="0"/>
        <w:spacing w:before="1" w:after="0" w:line="240" w:lineRule="auto"/>
        <w:ind w:right="-104"/>
        <w:rPr>
          <w:rFonts w:ascii="Times New Roman" w:hAnsi="Times New Roman"/>
          <w:b/>
          <w:sz w:val="24"/>
          <w:szCs w:val="24"/>
        </w:rPr>
      </w:pPr>
      <w:r w:rsidRPr="00BB51AA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576983" w:rsidRPr="00BB51AA" w:rsidRDefault="00576983" w:rsidP="0012005F">
      <w:pPr>
        <w:widowControl w:val="0"/>
        <w:autoSpaceDE w:val="0"/>
        <w:autoSpaceDN w:val="0"/>
        <w:spacing w:before="1" w:after="0" w:line="240" w:lineRule="auto"/>
        <w:ind w:left="106"/>
        <w:jc w:val="center"/>
        <w:rPr>
          <w:rFonts w:ascii="Times New Roman" w:hAnsi="Times New Roman"/>
          <w:b/>
          <w:sz w:val="24"/>
          <w:szCs w:val="24"/>
        </w:rPr>
      </w:pPr>
    </w:p>
    <w:p w:rsidR="00576983" w:rsidRDefault="00576983" w:rsidP="0012005F">
      <w:pPr>
        <w:widowControl w:val="0"/>
        <w:autoSpaceDE w:val="0"/>
        <w:autoSpaceDN w:val="0"/>
        <w:spacing w:before="1" w:after="0" w:line="240" w:lineRule="auto"/>
        <w:ind w:left="106"/>
        <w:rPr>
          <w:rFonts w:ascii="Times New Roman" w:hAnsi="Times New Roman"/>
          <w:b/>
          <w:sz w:val="24"/>
          <w:szCs w:val="24"/>
        </w:rPr>
      </w:pPr>
      <w:r w:rsidRPr="00BB51AA">
        <w:rPr>
          <w:rFonts w:ascii="Times New Roman" w:hAnsi="Times New Roman"/>
          <w:b/>
          <w:sz w:val="24"/>
          <w:szCs w:val="24"/>
        </w:rPr>
        <w:t>УЧЕБНОЕ</w:t>
      </w:r>
      <w:r w:rsidRPr="00BB51AA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sz w:val="24"/>
          <w:szCs w:val="24"/>
        </w:rPr>
        <w:t>ОБОРУДОВАНИЕ</w:t>
      </w:r>
    </w:p>
    <w:p w:rsidR="00576983" w:rsidRPr="00BB51AA" w:rsidRDefault="00576983" w:rsidP="0012005F">
      <w:pPr>
        <w:widowControl w:val="0"/>
        <w:autoSpaceDE w:val="0"/>
        <w:autoSpaceDN w:val="0"/>
        <w:spacing w:before="1" w:after="0" w:line="240" w:lineRule="auto"/>
        <w:ind w:left="106"/>
        <w:rPr>
          <w:rFonts w:ascii="Times New Roman" w:hAnsi="Times New Roman"/>
          <w:b/>
          <w:sz w:val="24"/>
          <w:szCs w:val="24"/>
        </w:rPr>
      </w:pPr>
    </w:p>
    <w:p w:rsidR="00576983" w:rsidRPr="00913643" w:rsidRDefault="00576983" w:rsidP="0012005F">
      <w:pPr>
        <w:widowControl w:val="0"/>
        <w:autoSpaceDE w:val="0"/>
        <w:autoSpaceDN w:val="0"/>
        <w:spacing w:after="0" w:line="240" w:lineRule="auto"/>
        <w:ind w:left="106"/>
        <w:rPr>
          <w:rFonts w:ascii="Times New Roman" w:hAnsi="Times New Roman"/>
          <w:sz w:val="24"/>
          <w:szCs w:val="24"/>
        </w:rPr>
      </w:pPr>
      <w:r w:rsidRPr="00913643">
        <w:rPr>
          <w:rFonts w:ascii="Times New Roman" w:hAnsi="Times New Roman"/>
          <w:sz w:val="24"/>
          <w:szCs w:val="24"/>
        </w:rPr>
        <w:t>Таблицы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к</w:t>
      </w:r>
      <w:r w:rsidRPr="0091364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основным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разделам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грамматического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материала,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содержащегося</w:t>
      </w:r>
      <w:r w:rsidRPr="0091364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в</w:t>
      </w:r>
      <w:r w:rsidRPr="0091364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программе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по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 xml:space="preserve">русскому </w:t>
      </w:r>
      <w:r w:rsidRPr="00913643">
        <w:rPr>
          <w:rFonts w:ascii="Times New Roman" w:hAnsi="Times New Roman"/>
          <w:spacing w:val="-2"/>
          <w:sz w:val="24"/>
          <w:szCs w:val="24"/>
        </w:rPr>
        <w:t>языку.</w:t>
      </w:r>
    </w:p>
    <w:p w:rsidR="00576983" w:rsidRPr="00913643" w:rsidRDefault="00576983" w:rsidP="0012005F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hAnsi="Times New Roman"/>
          <w:spacing w:val="-2"/>
          <w:sz w:val="24"/>
          <w:szCs w:val="24"/>
        </w:rPr>
      </w:pPr>
      <w:r w:rsidRPr="00913643">
        <w:rPr>
          <w:rFonts w:ascii="Times New Roman" w:hAnsi="Times New Roman"/>
          <w:sz w:val="24"/>
          <w:szCs w:val="24"/>
        </w:rPr>
        <w:t>Наборы</w:t>
      </w:r>
      <w:r w:rsidRPr="0091364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сюжетных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(предметных)</w:t>
      </w:r>
      <w:r w:rsidRPr="0091364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картинок</w:t>
      </w:r>
      <w:r w:rsidRPr="0091364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в</w:t>
      </w:r>
      <w:r w:rsidRPr="0091364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соответствии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z w:val="24"/>
          <w:szCs w:val="24"/>
        </w:rPr>
        <w:t>с</w:t>
      </w:r>
      <w:r w:rsidRPr="00913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3643">
        <w:rPr>
          <w:rFonts w:ascii="Times New Roman" w:hAnsi="Times New Roman"/>
          <w:spacing w:val="-2"/>
          <w:sz w:val="24"/>
          <w:szCs w:val="24"/>
        </w:rPr>
        <w:t>тематикой</w:t>
      </w:r>
    </w:p>
    <w:p w:rsidR="00576983" w:rsidRPr="00913643" w:rsidRDefault="00576983" w:rsidP="0012005F">
      <w:pPr>
        <w:widowControl w:val="0"/>
        <w:autoSpaceDE w:val="0"/>
        <w:autoSpaceDN w:val="0"/>
        <w:spacing w:after="0" w:line="240" w:lineRule="auto"/>
        <w:ind w:left="106"/>
        <w:rPr>
          <w:rFonts w:ascii="Times New Roman" w:hAnsi="Times New Roman"/>
          <w:spacing w:val="-2"/>
          <w:sz w:val="24"/>
          <w:szCs w:val="24"/>
        </w:rPr>
      </w:pPr>
      <w:r w:rsidRPr="00913643">
        <w:rPr>
          <w:rFonts w:ascii="Times New Roman" w:hAnsi="Times New Roman"/>
          <w:spacing w:val="-2"/>
          <w:sz w:val="24"/>
          <w:szCs w:val="24"/>
        </w:rPr>
        <w:t>Словари по русскому языку.</w:t>
      </w:r>
    </w:p>
    <w:p w:rsidR="00576983" w:rsidRPr="00913643" w:rsidRDefault="00576983" w:rsidP="0012005F">
      <w:pPr>
        <w:widowControl w:val="0"/>
        <w:tabs>
          <w:tab w:val="left" w:pos="47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3643">
        <w:rPr>
          <w:rFonts w:ascii="Times New Roman" w:hAnsi="Times New Roman"/>
          <w:w w:val="95"/>
          <w:sz w:val="24"/>
          <w:szCs w:val="24"/>
        </w:rPr>
        <w:t xml:space="preserve">  Репродукции</w:t>
      </w:r>
      <w:r w:rsidRPr="00913643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картин</w:t>
      </w:r>
      <w:r w:rsidRPr="00913643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в</w:t>
      </w:r>
      <w:r w:rsidRPr="00913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соответствии</w:t>
      </w:r>
      <w:r w:rsidRPr="00913643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с</w:t>
      </w:r>
      <w:r w:rsidRPr="0091364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тематикой</w:t>
      </w:r>
      <w:r w:rsidRPr="00913643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и</w:t>
      </w:r>
      <w:r w:rsidRPr="00913643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13643">
        <w:rPr>
          <w:rFonts w:ascii="Times New Roman" w:hAnsi="Times New Roman"/>
          <w:w w:val="95"/>
          <w:sz w:val="24"/>
          <w:szCs w:val="24"/>
        </w:rPr>
        <w:t>видами</w:t>
      </w:r>
      <w:r w:rsidRPr="00913643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13643">
        <w:rPr>
          <w:rFonts w:ascii="Times New Roman" w:hAnsi="Times New Roman"/>
          <w:spacing w:val="-2"/>
          <w:w w:val="95"/>
          <w:sz w:val="24"/>
          <w:szCs w:val="24"/>
        </w:rPr>
        <w:t>работ.</w:t>
      </w:r>
    </w:p>
    <w:p w:rsidR="00576983" w:rsidRPr="00BB51AA" w:rsidRDefault="00576983" w:rsidP="0012005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BB51AA" w:rsidRDefault="00576983" w:rsidP="0012005F">
      <w:pPr>
        <w:widowControl w:val="0"/>
        <w:autoSpaceDE w:val="0"/>
        <w:autoSpaceDN w:val="0"/>
        <w:spacing w:after="0" w:line="290" w:lineRule="auto"/>
        <w:ind w:left="10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76983" w:rsidRPr="00BB51AA" w:rsidRDefault="00576983" w:rsidP="0012005F">
      <w:pPr>
        <w:widowControl w:val="0"/>
        <w:autoSpaceDE w:val="0"/>
        <w:autoSpaceDN w:val="0"/>
        <w:spacing w:after="0" w:line="240" w:lineRule="auto"/>
        <w:ind w:left="10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B51AA">
        <w:rPr>
          <w:rFonts w:ascii="Times New Roman" w:hAnsi="Times New Roman"/>
          <w:b/>
          <w:bCs/>
          <w:sz w:val="24"/>
          <w:szCs w:val="24"/>
        </w:rPr>
        <w:t>ОБОРУДОВАНИЕ</w:t>
      </w:r>
      <w:r w:rsidRPr="00BB51AA">
        <w:rPr>
          <w:rFonts w:ascii="Times New Roman" w:hAnsi="Times New Roman"/>
          <w:b/>
          <w:bCs/>
          <w:spacing w:val="-13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ДЛЯ</w:t>
      </w:r>
      <w:r w:rsidRPr="00BB51AA">
        <w:rPr>
          <w:rFonts w:ascii="Times New Roman" w:hAnsi="Times New Roman"/>
          <w:b/>
          <w:bCs/>
          <w:spacing w:val="-14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BB51AA">
        <w:rPr>
          <w:rFonts w:ascii="Times New Roman" w:hAnsi="Times New Roman"/>
          <w:b/>
          <w:bCs/>
          <w:spacing w:val="-13"/>
          <w:sz w:val="24"/>
          <w:szCs w:val="24"/>
        </w:rPr>
        <w:t xml:space="preserve"> </w:t>
      </w:r>
      <w:r w:rsidRPr="00BB51AA">
        <w:rPr>
          <w:rFonts w:ascii="Times New Roman" w:hAnsi="Times New Roman"/>
          <w:b/>
          <w:bCs/>
          <w:sz w:val="24"/>
          <w:szCs w:val="24"/>
        </w:rPr>
        <w:t xml:space="preserve">ПРАКТИЧЕСКИХ </w:t>
      </w:r>
      <w:r w:rsidRPr="00BB51AA">
        <w:rPr>
          <w:rFonts w:ascii="Times New Roman" w:hAnsi="Times New Roman"/>
          <w:b/>
          <w:bCs/>
          <w:spacing w:val="-13"/>
          <w:sz w:val="24"/>
          <w:szCs w:val="24"/>
        </w:rPr>
        <w:t>РАБОТ</w:t>
      </w:r>
      <w:r w:rsidRPr="00BB51AA">
        <w:rPr>
          <w:rFonts w:ascii="Times New Roman" w:hAnsi="Times New Roman"/>
          <w:b/>
          <w:bCs/>
          <w:sz w:val="24"/>
          <w:szCs w:val="24"/>
        </w:rPr>
        <w:t>,</w:t>
      </w:r>
      <w:r w:rsidRPr="00BB51AA">
        <w:rPr>
          <w:rFonts w:ascii="Times New Roman" w:hAnsi="Times New Roman"/>
          <w:b/>
          <w:bCs/>
          <w:spacing w:val="-57"/>
          <w:sz w:val="24"/>
          <w:szCs w:val="24"/>
        </w:rPr>
        <w:t xml:space="preserve">                     </w:t>
      </w:r>
      <w:r w:rsidRPr="00BB51AA">
        <w:rPr>
          <w:rFonts w:ascii="Times New Roman" w:hAnsi="Times New Roman"/>
          <w:b/>
          <w:bCs/>
          <w:sz w:val="24"/>
          <w:szCs w:val="24"/>
        </w:rPr>
        <w:t>ДЕМОНСТРАЦИЙ</w:t>
      </w:r>
    </w:p>
    <w:p w:rsidR="00576983" w:rsidRPr="00BB51AA" w:rsidRDefault="00576983" w:rsidP="0012005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51AA">
        <w:rPr>
          <w:rFonts w:ascii="Times New Roman" w:hAnsi="Times New Roman"/>
          <w:sz w:val="24"/>
          <w:szCs w:val="24"/>
        </w:rPr>
        <w:t>Интерактивная</w:t>
      </w:r>
      <w:r w:rsidRPr="00BB51A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BB51AA">
        <w:rPr>
          <w:rFonts w:ascii="Times New Roman" w:hAnsi="Times New Roman"/>
          <w:spacing w:val="-2"/>
          <w:sz w:val="24"/>
          <w:szCs w:val="24"/>
        </w:rPr>
        <w:t>доска.</w:t>
      </w: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B51AA">
        <w:rPr>
          <w:rFonts w:ascii="Times New Roman" w:hAnsi="Times New Roman"/>
          <w:spacing w:val="-2"/>
          <w:sz w:val="24"/>
          <w:szCs w:val="24"/>
        </w:rPr>
        <w:t>Компьютер.</w:t>
      </w: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51AA">
        <w:rPr>
          <w:rFonts w:ascii="Times New Roman" w:hAnsi="Times New Roman"/>
          <w:sz w:val="24"/>
          <w:szCs w:val="24"/>
        </w:rPr>
        <w:t>Классная</w:t>
      </w:r>
      <w:r w:rsidRPr="00BB51A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B51AA">
        <w:rPr>
          <w:rFonts w:ascii="Times New Roman" w:hAnsi="Times New Roman"/>
          <w:sz w:val="24"/>
          <w:szCs w:val="24"/>
        </w:rPr>
        <w:t>магнитная</w:t>
      </w:r>
      <w:r w:rsidRPr="00BB51A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B51AA">
        <w:rPr>
          <w:rFonts w:ascii="Times New Roman" w:hAnsi="Times New Roman"/>
          <w:spacing w:val="-4"/>
          <w:sz w:val="24"/>
          <w:szCs w:val="24"/>
        </w:rPr>
        <w:t>доска</w:t>
      </w: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B51AA">
        <w:rPr>
          <w:rFonts w:ascii="Times New Roman" w:hAnsi="Times New Roman"/>
          <w:sz w:val="24"/>
          <w:szCs w:val="24"/>
          <w:lang w:eastAsia="ru-RU"/>
        </w:rPr>
        <w:t>Мультимедийный проектор</w:t>
      </w: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B51AA">
        <w:rPr>
          <w:rFonts w:ascii="Times New Roman" w:hAnsi="Times New Roman"/>
          <w:sz w:val="24"/>
          <w:szCs w:val="24"/>
          <w:lang w:eastAsia="ru-RU"/>
        </w:rPr>
        <w:t>Диски</w:t>
      </w:r>
    </w:p>
    <w:p w:rsidR="00576983" w:rsidRPr="00BB51AA" w:rsidRDefault="00576983" w:rsidP="0012005F">
      <w:pPr>
        <w:widowControl w:val="0"/>
        <w:numPr>
          <w:ilvl w:val="0"/>
          <w:numId w:val="20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B51AA">
        <w:rPr>
          <w:rFonts w:ascii="Times New Roman" w:hAnsi="Times New Roman"/>
          <w:sz w:val="24"/>
          <w:szCs w:val="24"/>
          <w:lang w:eastAsia="ru-RU"/>
        </w:rPr>
        <w:t>Колонки</w:t>
      </w:r>
    </w:p>
    <w:p w:rsidR="00576983" w:rsidRPr="0096225E" w:rsidRDefault="00576983" w:rsidP="001200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983" w:rsidRPr="00330E3F" w:rsidRDefault="00576983" w:rsidP="001200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76983" w:rsidRPr="00330E3F" w:rsidSect="008F4DC5">
      <w:pgSz w:w="11906" w:h="16838"/>
      <w:pgMar w:top="1134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1E64466"/>
    <w:multiLevelType w:val="hybridMultilevel"/>
    <w:tmpl w:val="A1E2C77C"/>
    <w:lvl w:ilvl="0" w:tplc="824E60D4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05652AA">
      <w:numFmt w:val="bullet"/>
      <w:lvlText w:val="•"/>
      <w:lvlJc w:val="left"/>
      <w:pPr>
        <w:ind w:left="1384" w:hanging="241"/>
      </w:pPr>
      <w:rPr>
        <w:rFonts w:hint="default"/>
      </w:rPr>
    </w:lvl>
    <w:lvl w:ilvl="2" w:tplc="9AFACE1C">
      <w:numFmt w:val="bullet"/>
      <w:lvlText w:val="•"/>
      <w:lvlJc w:val="left"/>
      <w:pPr>
        <w:ind w:left="2428" w:hanging="241"/>
      </w:pPr>
      <w:rPr>
        <w:rFonts w:hint="default"/>
      </w:rPr>
    </w:lvl>
    <w:lvl w:ilvl="3" w:tplc="BA0A8FFE">
      <w:numFmt w:val="bullet"/>
      <w:lvlText w:val="•"/>
      <w:lvlJc w:val="left"/>
      <w:pPr>
        <w:ind w:left="3472" w:hanging="241"/>
      </w:pPr>
      <w:rPr>
        <w:rFonts w:hint="default"/>
      </w:rPr>
    </w:lvl>
    <w:lvl w:ilvl="4" w:tplc="87960822">
      <w:numFmt w:val="bullet"/>
      <w:lvlText w:val="•"/>
      <w:lvlJc w:val="left"/>
      <w:pPr>
        <w:ind w:left="4516" w:hanging="241"/>
      </w:pPr>
      <w:rPr>
        <w:rFonts w:hint="default"/>
      </w:rPr>
    </w:lvl>
    <w:lvl w:ilvl="5" w:tplc="7F7AEF96">
      <w:numFmt w:val="bullet"/>
      <w:lvlText w:val="•"/>
      <w:lvlJc w:val="left"/>
      <w:pPr>
        <w:ind w:left="5560" w:hanging="241"/>
      </w:pPr>
      <w:rPr>
        <w:rFonts w:hint="default"/>
      </w:rPr>
    </w:lvl>
    <w:lvl w:ilvl="6" w:tplc="080624EE">
      <w:numFmt w:val="bullet"/>
      <w:lvlText w:val="•"/>
      <w:lvlJc w:val="left"/>
      <w:pPr>
        <w:ind w:left="6604" w:hanging="241"/>
      </w:pPr>
      <w:rPr>
        <w:rFonts w:hint="default"/>
      </w:rPr>
    </w:lvl>
    <w:lvl w:ilvl="7" w:tplc="43BCFE3C">
      <w:numFmt w:val="bullet"/>
      <w:lvlText w:val="•"/>
      <w:lvlJc w:val="left"/>
      <w:pPr>
        <w:ind w:left="7648" w:hanging="241"/>
      </w:pPr>
      <w:rPr>
        <w:rFonts w:hint="default"/>
      </w:rPr>
    </w:lvl>
    <w:lvl w:ilvl="8" w:tplc="E958604E">
      <w:numFmt w:val="bullet"/>
      <w:lvlText w:val="•"/>
      <w:lvlJc w:val="left"/>
      <w:pPr>
        <w:ind w:left="8692" w:hanging="241"/>
      </w:pPr>
      <w:rPr>
        <w:rFonts w:hint="default"/>
      </w:rPr>
    </w:lvl>
  </w:abstractNum>
  <w:abstractNum w:abstractNumId="8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77640F6"/>
    <w:multiLevelType w:val="hybridMultilevel"/>
    <w:tmpl w:val="0AACB76C"/>
    <w:lvl w:ilvl="0" w:tplc="D94A8B1A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0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8"/>
  </w:num>
  <w:num w:numId="5">
    <w:abstractNumId w:val="13"/>
  </w:num>
  <w:num w:numId="6">
    <w:abstractNumId w:val="5"/>
  </w:num>
  <w:num w:numId="7">
    <w:abstractNumId w:val="14"/>
  </w:num>
  <w:num w:numId="8">
    <w:abstractNumId w:val="11"/>
  </w:num>
  <w:num w:numId="9">
    <w:abstractNumId w:val="19"/>
  </w:num>
  <w:num w:numId="10">
    <w:abstractNumId w:val="10"/>
  </w:num>
  <w:num w:numId="11">
    <w:abstractNumId w:val="16"/>
  </w:num>
  <w:num w:numId="12">
    <w:abstractNumId w:val="4"/>
  </w:num>
  <w:num w:numId="13">
    <w:abstractNumId w:val="3"/>
  </w:num>
  <w:num w:numId="14">
    <w:abstractNumId w:val="6"/>
  </w:num>
  <w:num w:numId="15">
    <w:abstractNumId w:val="2"/>
  </w:num>
  <w:num w:numId="16">
    <w:abstractNumId w:val="17"/>
  </w:num>
  <w:num w:numId="17">
    <w:abstractNumId w:val="15"/>
  </w:num>
  <w:num w:numId="18">
    <w:abstractNumId w:val="8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40C"/>
    <w:rsid w:val="000301C9"/>
    <w:rsid w:val="0012005F"/>
    <w:rsid w:val="001246D7"/>
    <w:rsid w:val="00152D59"/>
    <w:rsid w:val="00173CED"/>
    <w:rsid w:val="001A099B"/>
    <w:rsid w:val="001E2BC9"/>
    <w:rsid w:val="00274147"/>
    <w:rsid w:val="002920EC"/>
    <w:rsid w:val="00330E3F"/>
    <w:rsid w:val="003951A7"/>
    <w:rsid w:val="003B3CA4"/>
    <w:rsid w:val="003F6CBF"/>
    <w:rsid w:val="00401C43"/>
    <w:rsid w:val="00462B7D"/>
    <w:rsid w:val="00463ABE"/>
    <w:rsid w:val="00576983"/>
    <w:rsid w:val="00601894"/>
    <w:rsid w:val="00614EA3"/>
    <w:rsid w:val="00617816"/>
    <w:rsid w:val="00676513"/>
    <w:rsid w:val="006E0CD0"/>
    <w:rsid w:val="006F4275"/>
    <w:rsid w:val="00764136"/>
    <w:rsid w:val="007A7829"/>
    <w:rsid w:val="007C227E"/>
    <w:rsid w:val="0085791D"/>
    <w:rsid w:val="008F304C"/>
    <w:rsid w:val="008F4DC5"/>
    <w:rsid w:val="00906D25"/>
    <w:rsid w:val="00913643"/>
    <w:rsid w:val="00923FED"/>
    <w:rsid w:val="009470BD"/>
    <w:rsid w:val="0096225E"/>
    <w:rsid w:val="00A53B71"/>
    <w:rsid w:val="00AB3911"/>
    <w:rsid w:val="00AE3699"/>
    <w:rsid w:val="00AF1201"/>
    <w:rsid w:val="00B83363"/>
    <w:rsid w:val="00BA2DA4"/>
    <w:rsid w:val="00BB51AA"/>
    <w:rsid w:val="00C05A64"/>
    <w:rsid w:val="00C2786B"/>
    <w:rsid w:val="00C32B0D"/>
    <w:rsid w:val="00CC22D6"/>
    <w:rsid w:val="00D235D0"/>
    <w:rsid w:val="00D3024F"/>
    <w:rsid w:val="00D46549"/>
    <w:rsid w:val="00D95006"/>
    <w:rsid w:val="00DA52FB"/>
    <w:rsid w:val="00DD7112"/>
    <w:rsid w:val="00E420FC"/>
    <w:rsid w:val="00E90F7C"/>
    <w:rsid w:val="00E91D1E"/>
    <w:rsid w:val="00E96743"/>
    <w:rsid w:val="00EE640C"/>
    <w:rsid w:val="00FC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30E3F"/>
    <w:pPr>
      <w:spacing w:after="160" w:line="259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7816"/>
    <w:pPr>
      <w:keepNext/>
      <w:keepLines/>
      <w:spacing w:before="480" w:after="20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7816"/>
    <w:pPr>
      <w:keepNext/>
      <w:keepLines/>
      <w:spacing w:before="200" w:after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7816"/>
    <w:pPr>
      <w:keepNext/>
      <w:keepLines/>
      <w:spacing w:before="200" w:after="200" w:line="276" w:lineRule="auto"/>
      <w:outlineLvl w:val="2"/>
    </w:pPr>
    <w:rPr>
      <w:rFonts w:ascii="Cambria" w:eastAsia="Calibri" w:hAnsi="Cambria"/>
      <w:b/>
      <w:bCs/>
      <w:color w:val="4F81BD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7816"/>
    <w:pPr>
      <w:keepNext/>
      <w:keepLines/>
      <w:spacing w:before="200" w:after="200" w:line="276" w:lineRule="auto"/>
      <w:outlineLvl w:val="3"/>
    </w:pPr>
    <w:rPr>
      <w:rFonts w:ascii="Cambria" w:eastAsia="Calibri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7816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7816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7816"/>
    <w:rPr>
      <w:rFonts w:ascii="Cambria" w:hAnsi="Cambria" w:cs="Times New Roman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17816"/>
    <w:rPr>
      <w:rFonts w:ascii="Cambria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17816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7816"/>
    <w:rPr>
      <w:rFonts w:ascii="Calibri" w:hAnsi="Calibri" w:cs="Times New Roman"/>
      <w:lang w:val="en-US"/>
    </w:rPr>
  </w:style>
  <w:style w:type="paragraph" w:styleId="NormalIndent">
    <w:name w:val="Normal Indent"/>
    <w:basedOn w:val="Normal"/>
    <w:uiPriority w:val="99"/>
    <w:rsid w:val="00617816"/>
    <w:pPr>
      <w:spacing w:after="200" w:line="276" w:lineRule="auto"/>
      <w:ind w:left="720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7816"/>
    <w:pPr>
      <w:numPr>
        <w:ilvl w:val="1"/>
      </w:numPr>
      <w:spacing w:after="200" w:line="276" w:lineRule="auto"/>
      <w:ind w:left="86"/>
    </w:pPr>
    <w:rPr>
      <w:rFonts w:ascii="Cambria" w:eastAsia="Calibri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7816"/>
    <w:rPr>
      <w:rFonts w:ascii="Cambria" w:hAnsi="Cambria" w:cs="Times New Roman"/>
      <w:i/>
      <w:iCs/>
      <w:color w:val="4F81BD"/>
      <w:spacing w:val="15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617816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17816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Emphasis">
    <w:name w:val="Emphasis"/>
    <w:basedOn w:val="DefaultParagraphFont"/>
    <w:uiPriority w:val="99"/>
    <w:qFormat/>
    <w:rsid w:val="00617816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617816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617816"/>
    <w:pPr>
      <w:spacing w:after="200" w:line="240" w:lineRule="auto"/>
    </w:pPr>
    <w:rPr>
      <w:b/>
      <w:bCs/>
      <w:color w:val="4F81BD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rsid w:val="00617816"/>
    <w:pPr>
      <w:tabs>
        <w:tab w:val="center" w:pos="4677"/>
        <w:tab w:val="right" w:pos="9355"/>
      </w:tabs>
      <w:spacing w:after="200" w:line="276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7816"/>
    <w:rPr>
      <w:rFonts w:ascii="Calibri" w:hAnsi="Calibri" w:cs="Times New Roman"/>
      <w:lang w:val="en-US"/>
    </w:rPr>
  </w:style>
  <w:style w:type="paragraph" w:customStyle="1" w:styleId="ListParagraph1">
    <w:name w:val="List Paragraph1"/>
    <w:basedOn w:val="Normal"/>
    <w:uiPriority w:val="99"/>
    <w:rsid w:val="00617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f8424190" TargetMode="External"/><Relationship Id="rId21" Type="http://schemas.openxmlformats.org/officeDocument/2006/relationships/hyperlink" Target="https://m.edsoo.ru/f841f35c" TargetMode="External"/><Relationship Id="rId42" Type="http://schemas.openxmlformats.org/officeDocument/2006/relationships/hyperlink" Target="https://m.edsoo.ru/f842a23e" TargetMode="External"/><Relationship Id="rId47" Type="http://schemas.openxmlformats.org/officeDocument/2006/relationships/hyperlink" Target="https://m.edsoo.ru/f842c750" TargetMode="External"/><Relationship Id="rId63" Type="http://schemas.openxmlformats.org/officeDocument/2006/relationships/hyperlink" Target="https://m.edsoo.ru/f8432768" TargetMode="External"/><Relationship Id="rId68" Type="http://schemas.openxmlformats.org/officeDocument/2006/relationships/hyperlink" Target="https://m.edsoo.ru/f8433500" TargetMode="External"/><Relationship Id="rId84" Type="http://schemas.openxmlformats.org/officeDocument/2006/relationships/hyperlink" Target="https://m.edsoo.ru/f8424a96" TargetMode="External"/><Relationship Id="rId89" Type="http://schemas.openxmlformats.org/officeDocument/2006/relationships/hyperlink" Target="https://m.edsoo.ru/f8426f80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f842fea0" TargetMode="External"/><Relationship Id="rId138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f8422d40" TargetMode="External"/><Relationship Id="rId159" Type="http://schemas.openxmlformats.org/officeDocument/2006/relationships/hyperlink" Target="https://m.edsoo.ru/f84239ca" TargetMode="External"/><Relationship Id="rId175" Type="http://schemas.openxmlformats.org/officeDocument/2006/relationships/hyperlink" Target="https://m.edsoo.ru/f8431fd4" TargetMode="External"/><Relationship Id="rId170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f841fb4a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8aec" TargetMode="External"/><Relationship Id="rId37" Type="http://schemas.openxmlformats.org/officeDocument/2006/relationships/hyperlink" Target="https://m.edsoo.ru/f8429ec4" TargetMode="External"/><Relationship Id="rId53" Type="http://schemas.openxmlformats.org/officeDocument/2006/relationships/hyperlink" Target="https://m.edsoo.ru/f842f3a6" TargetMode="External"/><Relationship Id="rId58" Type="http://schemas.openxmlformats.org/officeDocument/2006/relationships/hyperlink" Target="https://m.edsoo.ru/f84313a4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f8423826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f842c958" TargetMode="External"/><Relationship Id="rId128" Type="http://schemas.openxmlformats.org/officeDocument/2006/relationships/hyperlink" Target="https://m.edsoo.ru/f842d682" TargetMode="External"/><Relationship Id="rId144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f8426f80" TargetMode="External"/><Relationship Id="rId95" Type="http://schemas.openxmlformats.org/officeDocument/2006/relationships/hyperlink" Target="https://m.edsoo.ru/f8422494" TargetMode="External"/><Relationship Id="rId160" Type="http://schemas.openxmlformats.org/officeDocument/2006/relationships/hyperlink" Target="https://m.edsoo.ru/f8423b6e" TargetMode="External"/><Relationship Id="rId16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f843157a" TargetMode="External"/><Relationship Id="rId22" Type="http://schemas.openxmlformats.org/officeDocument/2006/relationships/hyperlink" Target="https://m.edsoo.ru/f8421238" TargetMode="External"/><Relationship Id="rId27" Type="http://schemas.openxmlformats.org/officeDocument/2006/relationships/hyperlink" Target="https://m.edsoo.ru/f84219d6" TargetMode="External"/><Relationship Id="rId43" Type="http://schemas.openxmlformats.org/officeDocument/2006/relationships/hyperlink" Target="https://m.edsoo.ru/f842ba62" TargetMode="External"/><Relationship Id="rId48" Type="http://schemas.openxmlformats.org/officeDocument/2006/relationships/hyperlink" Target="https://m.edsoo.ru/f842e56e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f843337a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f8429906" TargetMode="External"/><Relationship Id="rId134" Type="http://schemas.openxmlformats.org/officeDocument/2006/relationships/hyperlink" Target="https://m.edsoo.ru/f842fea0" TargetMode="External"/><Relationship Id="rId139" Type="http://schemas.openxmlformats.org/officeDocument/2006/relationships/hyperlink" Target="https://m.edsoo.ru/f8433af0" TargetMode="External"/><Relationship Id="rId80" Type="http://schemas.openxmlformats.org/officeDocument/2006/relationships/hyperlink" Target="https://m.edsoo.ru/f8428268" TargetMode="External"/><Relationship Id="rId85" Type="http://schemas.openxmlformats.org/officeDocument/2006/relationships/hyperlink" Target="https://m.edsoo.ru/f8424532" TargetMode="External"/><Relationship Id="rId15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f168" TargetMode="External"/><Relationship Id="rId33" Type="http://schemas.openxmlformats.org/officeDocument/2006/relationships/hyperlink" Target="https://m.edsoo.ru/f84291f4" TargetMode="External"/><Relationship Id="rId38" Type="http://schemas.openxmlformats.org/officeDocument/2006/relationships/hyperlink" Target="https://m.edsoo.ru/f842a086" TargetMode="External"/><Relationship Id="rId59" Type="http://schemas.openxmlformats.org/officeDocument/2006/relationships/hyperlink" Target="https://m.edsoo.ru/f8431746" TargetMode="External"/><Relationship Id="rId103" Type="http://schemas.openxmlformats.org/officeDocument/2006/relationships/hyperlink" Target="https://m.edsoo.ru/f8425ea0" TargetMode="External"/><Relationship Id="rId108" Type="http://schemas.openxmlformats.org/officeDocument/2006/relationships/hyperlink" Target="https://m.edsoo.ru/f8426080" TargetMode="External"/><Relationship Id="rId124" Type="http://schemas.openxmlformats.org/officeDocument/2006/relationships/hyperlink" Target="https://m.edsoo.ru/f842cb2e" TargetMode="External"/><Relationship Id="rId129" Type="http://schemas.openxmlformats.org/officeDocument/2006/relationships/hyperlink" Target="https://m.edsoo.ru/f842d894" TargetMode="External"/><Relationship Id="rId54" Type="http://schemas.openxmlformats.org/officeDocument/2006/relationships/hyperlink" Target="https://m.edsoo.ru/f842fbda" TargetMode="External"/><Relationship Id="rId70" Type="http://schemas.openxmlformats.org/officeDocument/2006/relationships/hyperlink" Target="https://m.edsoo.ru/f8434072" TargetMode="External"/><Relationship Id="rId75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f8425cca" TargetMode="External"/><Relationship Id="rId140" Type="http://schemas.openxmlformats.org/officeDocument/2006/relationships/hyperlink" Target="https://m.edsoo.ru/f8434784" TargetMode="External"/><Relationship Id="rId145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f8427142" TargetMode="External"/><Relationship Id="rId166" Type="http://schemas.openxmlformats.org/officeDocument/2006/relationships/hyperlink" Target="https://m.edsoo.ru/f8423272" TargetMode="External"/><Relationship Id="rId182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21c24" TargetMode="External"/><Relationship Id="rId49" Type="http://schemas.openxmlformats.org/officeDocument/2006/relationships/hyperlink" Target="https://m.edsoo.ru/f842e758" TargetMode="External"/><Relationship Id="rId114" Type="http://schemas.openxmlformats.org/officeDocument/2006/relationships/hyperlink" Target="https://m.edsoo.ru/f842a6b2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f842bd28" TargetMode="External"/><Relationship Id="rId60" Type="http://schemas.openxmlformats.org/officeDocument/2006/relationships/hyperlink" Target="https://m.edsoo.ru/f843191c" TargetMode="External"/><Relationship Id="rId65" Type="http://schemas.openxmlformats.org/officeDocument/2006/relationships/hyperlink" Target="https://m.edsoo.ru/f8432a1a" TargetMode="External"/><Relationship Id="rId81" Type="http://schemas.openxmlformats.org/officeDocument/2006/relationships/hyperlink" Target="https://m.edsoo.ru/f8423682" TargetMode="External"/><Relationship Id="rId86" Type="http://schemas.openxmlformats.org/officeDocument/2006/relationships/hyperlink" Target="https://m.edsoo.ru/f84252c0" TargetMode="External"/><Relationship Id="rId130" Type="http://schemas.openxmlformats.org/officeDocument/2006/relationships/hyperlink" Target="https://m.edsoo.ru/f842e974" TargetMode="External"/><Relationship Id="rId135" Type="http://schemas.openxmlformats.org/officeDocument/2006/relationships/hyperlink" Target="https://m.edsoo.ru/f84321b4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f8423038" TargetMode="External"/><Relationship Id="rId177" Type="http://schemas.openxmlformats.org/officeDocument/2006/relationships/hyperlink" Target="https://m.edsoo.ru/f8433c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f842900a" TargetMode="External"/><Relationship Id="rId180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f938" TargetMode="External"/><Relationship Id="rId39" Type="http://schemas.openxmlformats.org/officeDocument/2006/relationships/hyperlink" Target="https://m.edsoo.ru/f842a23e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f84293ca" TargetMode="External"/><Relationship Id="rId50" Type="http://schemas.openxmlformats.org/officeDocument/2006/relationships/hyperlink" Target="https://m.edsoo.ru/f842f036" TargetMode="External"/><Relationship Id="rId55" Type="http://schemas.openxmlformats.org/officeDocument/2006/relationships/hyperlink" Target="https://m.edsoo.ru/f8430526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f8423f9c" TargetMode="External"/><Relationship Id="rId104" Type="http://schemas.openxmlformats.org/officeDocument/2006/relationships/hyperlink" Target="https://m.edsoo.ru/f84276d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f842d240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f8424f2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343e2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250e0" TargetMode="External"/><Relationship Id="rId183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1e54" TargetMode="External"/><Relationship Id="rId24" Type="http://schemas.openxmlformats.org/officeDocument/2006/relationships/hyperlink" Target="https://m.edsoo.ru/f842163e" TargetMode="External"/><Relationship Id="rId40" Type="http://schemas.openxmlformats.org/officeDocument/2006/relationships/hyperlink" Target="https://m.edsoo.ru/f842b152" TargetMode="External"/><Relationship Id="rId45" Type="http://schemas.openxmlformats.org/officeDocument/2006/relationships/hyperlink" Target="https://m.edsoo.ru/f842bf44" TargetMode="External"/><Relationship Id="rId66" Type="http://schemas.openxmlformats.org/officeDocument/2006/relationships/hyperlink" Target="https://m.edsoo.ru/f8432d80" TargetMode="External"/><Relationship Id="rId87" Type="http://schemas.openxmlformats.org/officeDocument/2006/relationships/hyperlink" Target="https://m.edsoo.ru/f8426be8" TargetMode="External"/><Relationship Id="rId110" Type="http://schemas.openxmlformats.org/officeDocument/2006/relationships/hyperlink" Target="https://m.edsoo.ru/f842da88" TargetMode="External"/><Relationship Id="rId115" Type="http://schemas.openxmlformats.org/officeDocument/2006/relationships/hyperlink" Target="https://m.edsoo.ru/f842a6b2" TargetMode="External"/><Relationship Id="rId131" Type="http://schemas.openxmlformats.org/officeDocument/2006/relationships/hyperlink" Target="https://m.edsoo.ru/f842fa4a" TargetMode="External"/><Relationship Id="rId136" Type="http://schemas.openxmlformats.org/officeDocument/2006/relationships/hyperlink" Target="https://m.edsoo.ru/f843233a" TargetMode="External"/><Relationship Id="rId157" Type="http://schemas.openxmlformats.org/officeDocument/2006/relationships/hyperlink" Target="https://m.edsoo.ru/f8422ac0" TargetMode="External"/><Relationship Id="rId178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f8423d3a" TargetMode="External"/><Relationship Id="rId152" Type="http://schemas.openxmlformats.org/officeDocument/2006/relationships/hyperlink" Target="https://m.edsoo.ru/f8434a54" TargetMode="External"/><Relationship Id="rId173" Type="http://schemas.openxmlformats.org/officeDocument/2006/relationships/hyperlink" Target="https://m.edsoo.ru/f842623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22d2" TargetMode="External"/><Relationship Id="rId35" Type="http://schemas.openxmlformats.org/officeDocument/2006/relationships/hyperlink" Target="https://m.edsoo.ru/f84296c2" TargetMode="External"/><Relationship Id="rId56" Type="http://schemas.openxmlformats.org/officeDocument/2006/relationships/hyperlink" Target="https://m.edsoo.ru/f8430710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27d36" TargetMode="External"/><Relationship Id="rId126" Type="http://schemas.openxmlformats.org/officeDocument/2006/relationships/hyperlink" Target="https://m.edsoo.ru/f842d47a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f84234c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eb5e" TargetMode="External"/><Relationship Id="rId72" Type="http://schemas.openxmlformats.org/officeDocument/2006/relationships/hyperlink" Target="https://m.edsoo.ru/f84287ae" TargetMode="External"/><Relationship Id="rId93" Type="http://schemas.openxmlformats.org/officeDocument/2006/relationships/hyperlink" Target="https://m.edsoo.ru/f842009a" TargetMode="External"/><Relationship Id="rId98" Type="http://schemas.openxmlformats.org/officeDocument/2006/relationships/hyperlink" Target="https://m.edsoo.ru/f842b42c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f8434c84" TargetMode="External"/><Relationship Id="rId163" Type="http://schemas.openxmlformats.org/officeDocument/2006/relationships/hyperlink" Target="https://m.edsoo.ru/f8430904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f842c110" TargetMode="External"/><Relationship Id="rId67" Type="http://schemas.openxmlformats.org/officeDocument/2006/relationships/hyperlink" Target="https://m.edsoo.ru/f843303c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f841f50a" TargetMode="External"/><Relationship Id="rId41" Type="http://schemas.openxmlformats.org/officeDocument/2006/relationships/hyperlink" Target="https://m.edsoo.ru/f842b878" TargetMode="External"/><Relationship Id="rId62" Type="http://schemas.openxmlformats.org/officeDocument/2006/relationships/hyperlink" Target="https://m.edsoo.ru/f84321b4" TargetMode="External"/><Relationship Id="rId83" Type="http://schemas.openxmlformats.org/officeDocument/2006/relationships/hyperlink" Target="https://m.edsoo.ru/f84248ca" TargetMode="External"/><Relationship Id="rId88" Type="http://schemas.openxmlformats.org/officeDocument/2006/relationships/hyperlink" Target="https://m.edsoo.ru/f8426dd2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f84228ae" TargetMode="External"/><Relationship Id="rId174" Type="http://schemas.openxmlformats.org/officeDocument/2006/relationships/hyperlink" Target="https://m.edsoo.ru/f8431fd4" TargetMode="External"/><Relationship Id="rId179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1fb4a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0710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f842e38e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84ac" TargetMode="External"/><Relationship Id="rId52" Type="http://schemas.openxmlformats.org/officeDocument/2006/relationships/hyperlink" Target="https://m.edsoo.ru/f842edb6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f8428c7c" TargetMode="External"/><Relationship Id="rId99" Type="http://schemas.openxmlformats.org/officeDocument/2006/relationships/hyperlink" Target="https://m.edsoo.ru/f842b64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f842c53e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f842900a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23</Pages>
  <Words>8627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dcterms:created xsi:type="dcterms:W3CDTF">2023-08-30T11:18:00Z</dcterms:created>
  <dcterms:modified xsi:type="dcterms:W3CDTF">2010-12-31T21:09:00Z</dcterms:modified>
</cp:coreProperties>
</file>